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1D2" w:rsidRPr="008D1BAF" w:rsidRDefault="00FF31D2" w:rsidP="00937BA3">
      <w:pPr>
        <w:spacing w:before="100" w:beforeAutospacing="1" w:after="100" w:afterAutospacing="1" w:line="360" w:lineRule="auto"/>
        <w:jc w:val="center"/>
        <w:outlineLvl w:val="2"/>
        <w:rPr>
          <w:rFonts w:ascii="Palatino Linotype" w:hAnsi="Palatino Linotype"/>
          <w:b/>
          <w:bCs/>
          <w:color w:val="C00000"/>
          <w:lang w:eastAsia="el-GR"/>
        </w:rPr>
      </w:pPr>
      <w:r w:rsidRPr="008D1BAF">
        <w:rPr>
          <w:rFonts w:ascii="Palatino Linotype" w:hAnsi="Palatino Linotype"/>
          <w:b/>
          <w:bCs/>
          <w:color w:val="C00000"/>
          <w:lang w:eastAsia="el-GR"/>
        </w:rPr>
        <w:t>ΜΑΪΟΥ 9!!</w:t>
      </w:r>
    </w:p>
    <w:p w:rsidR="00FF31D2" w:rsidRPr="008D1BAF" w:rsidRDefault="00FF31D2" w:rsidP="00937BA3">
      <w:pPr>
        <w:spacing w:before="100" w:beforeAutospacing="1" w:after="100" w:afterAutospacing="1" w:line="360" w:lineRule="auto"/>
        <w:jc w:val="center"/>
        <w:outlineLvl w:val="2"/>
        <w:rPr>
          <w:rFonts w:ascii="Palatino Linotype" w:hAnsi="Palatino Linotype"/>
          <w:b/>
          <w:bCs/>
          <w:color w:val="C00000"/>
          <w:lang w:eastAsia="el-GR"/>
        </w:rPr>
      </w:pPr>
      <w:r w:rsidRPr="008D1BAF">
        <w:rPr>
          <w:rFonts w:ascii="Palatino Linotype" w:hAnsi="Palatino Linotype"/>
          <w:b/>
          <w:bCs/>
          <w:color w:val="C00000"/>
          <w:lang w:eastAsia="el-GR"/>
        </w:rPr>
        <w:t>ΜΝΗΜΗ ΤΟΥ ΟΣΙΟΜΑΡΤΥΡΟΣ ΝΙΚΟΛΑΟΥ ΤΟΥ ΕΝ ΒΟΥΝΕΝΟΙΣ</w:t>
      </w:r>
    </w:p>
    <w:p w:rsidR="00FF31D2" w:rsidRPr="008D1BAF" w:rsidRDefault="00FF31D2" w:rsidP="00937BA3">
      <w:pPr>
        <w:spacing w:before="100" w:beforeAutospacing="1" w:after="100" w:afterAutospacing="1" w:line="360" w:lineRule="auto"/>
        <w:jc w:val="center"/>
        <w:outlineLvl w:val="2"/>
        <w:rPr>
          <w:rFonts w:ascii="Palatino Linotype" w:hAnsi="Palatino Linotype"/>
          <w:b/>
          <w:bCs/>
          <w:color w:val="C00000"/>
          <w:lang w:eastAsia="el-GR"/>
        </w:rPr>
      </w:pPr>
    </w:p>
    <w:p w:rsidR="00FF31D2" w:rsidRPr="008D1BAF" w:rsidRDefault="00FF31D2" w:rsidP="00937BA3">
      <w:pPr>
        <w:spacing w:before="100" w:beforeAutospacing="1" w:after="100" w:afterAutospacing="1" w:line="360" w:lineRule="auto"/>
        <w:jc w:val="center"/>
        <w:outlineLvl w:val="2"/>
        <w:rPr>
          <w:rFonts w:ascii="Palatino Linotype" w:hAnsi="Palatino Linotype"/>
          <w:b/>
          <w:bCs/>
          <w:color w:val="C00000"/>
          <w:lang w:eastAsia="el-GR"/>
        </w:rPr>
      </w:pPr>
      <w:r w:rsidRPr="008D1BAF">
        <w:rPr>
          <w:rFonts w:ascii="Palatino Linotype" w:hAnsi="Palatino Linotype"/>
          <w:b/>
          <w:bCs/>
          <w:color w:val="C00000"/>
          <w:lang w:eastAsia="el-GR"/>
        </w:rPr>
        <w:t xml:space="preserve">ΑΚΟΛΟΥΘΙΑ, ΠΑΡΑΚΛΗΤΙΚΟΣ ΚΑΝΩΝ, ΧΑΙΡΕΤΙΣΜΟΙ, ΜΙΚΡΟΣ </w:t>
      </w:r>
    </w:p>
    <w:p w:rsidR="00FF31D2" w:rsidRPr="008D1BAF" w:rsidRDefault="00FF31D2" w:rsidP="00937BA3">
      <w:pPr>
        <w:spacing w:before="100" w:beforeAutospacing="1" w:after="100" w:afterAutospacing="1" w:line="360" w:lineRule="auto"/>
        <w:jc w:val="center"/>
        <w:outlineLvl w:val="2"/>
        <w:rPr>
          <w:rFonts w:ascii="Palatino Linotype" w:hAnsi="Palatino Linotype"/>
          <w:b/>
          <w:bCs/>
          <w:color w:val="C00000"/>
          <w:lang w:eastAsia="el-GR"/>
        </w:rPr>
      </w:pPr>
      <w:r w:rsidRPr="008D1BAF">
        <w:rPr>
          <w:rFonts w:ascii="Palatino Linotype" w:hAnsi="Palatino Linotype"/>
          <w:b/>
          <w:bCs/>
          <w:color w:val="C00000"/>
          <w:lang w:eastAsia="el-GR"/>
        </w:rPr>
        <w:t>ΑΓΙΑΣΜΟΣ, ΕΓΚΩΜΙΑ, ΕΥΛΟΓΗΤΑΡΙΑ, ΜΕΓΑΛΥΝΑΡΙΑ, ΒΙΟΣ,</w:t>
      </w:r>
    </w:p>
    <w:p w:rsidR="00FF31D2" w:rsidRPr="008D1BAF" w:rsidRDefault="00FF31D2" w:rsidP="00937BA3">
      <w:pPr>
        <w:spacing w:before="100" w:beforeAutospacing="1" w:after="100" w:afterAutospacing="1" w:line="360" w:lineRule="auto"/>
        <w:jc w:val="center"/>
        <w:outlineLvl w:val="2"/>
        <w:rPr>
          <w:rFonts w:ascii="Palatino Linotype" w:hAnsi="Palatino Linotype"/>
          <w:b/>
          <w:bCs/>
          <w:color w:val="C00000"/>
          <w:lang w:eastAsia="el-GR"/>
        </w:rPr>
      </w:pPr>
      <w:r w:rsidRPr="008D1BAF">
        <w:rPr>
          <w:rFonts w:ascii="Palatino Linotype" w:hAnsi="Palatino Linotype"/>
          <w:b/>
          <w:bCs/>
          <w:color w:val="C00000"/>
          <w:lang w:eastAsia="el-GR"/>
        </w:rPr>
        <w:t>Η ΔΙΑΔΟΣΗ ΤΗΣ ΜΝΗΜΗΣ ΤΟΥ, ΒΙΒΛΙΟΓΡΑΦΙΑ</w:t>
      </w:r>
    </w:p>
    <w:p w:rsidR="00FF31D2" w:rsidRDefault="00FF31D2" w:rsidP="00937BA3">
      <w:pPr>
        <w:spacing w:after="0" w:line="360" w:lineRule="auto"/>
        <w:jc w:val="center"/>
        <w:rPr>
          <w:rFonts w:ascii="Palatino Linotype" w:hAnsi="Palatino Linotype"/>
          <w:lang w:eastAsia="el-GR"/>
        </w:rPr>
      </w:pPr>
    </w:p>
    <w:p w:rsidR="00FF31D2" w:rsidRDefault="00FF31D2" w:rsidP="00937BA3">
      <w:pPr>
        <w:spacing w:after="0" w:line="360" w:lineRule="auto"/>
        <w:jc w:val="center"/>
        <w:rPr>
          <w:rFonts w:ascii="Palatino Linotype" w:hAnsi="Palatino Linotype"/>
          <w:lang w:eastAsia="el-GR"/>
        </w:rPr>
      </w:pPr>
    </w:p>
    <w:p w:rsidR="00FF31D2" w:rsidRPr="00937BA3" w:rsidRDefault="00FF31D2" w:rsidP="00937BA3">
      <w:pPr>
        <w:spacing w:after="0" w:line="360" w:lineRule="auto"/>
        <w:jc w:val="center"/>
        <w:rPr>
          <w:rFonts w:ascii="Palatino Linotype" w:hAnsi="Palatino Linotype"/>
          <w:lang w:eastAsia="el-GR"/>
        </w:rPr>
      </w:pPr>
    </w:p>
    <w:p w:rsidR="00FF31D2" w:rsidRPr="00937BA3" w:rsidRDefault="00FF31D2" w:rsidP="00937BA3">
      <w:pPr>
        <w:spacing w:after="0" w:line="360" w:lineRule="auto"/>
        <w:jc w:val="center"/>
        <w:rPr>
          <w:rFonts w:ascii="Palatino Linotype" w:hAnsi="Palatino Linotype"/>
          <w:color w:val="CCCCCC"/>
          <w:lang w:eastAsia="el-GR"/>
        </w:rPr>
      </w:pPr>
      <w:hyperlink r:id="rId7" w:history="1">
        <w:r w:rsidRPr="008D0BC6">
          <w:rPr>
            <w:rFonts w:ascii="Palatino Linotype" w:hAnsi="Palatino Linotype"/>
            <w:noProof/>
            <w:color w:val="99BBDD"/>
            <w:lang w:eastAsia="el-G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Εικόνα 4" o:spid="_x0000_i1025" type="#_x0000_t75" alt="http://1.bp.blogspot.com/-NAMdi62bj60/VL6Tv0g4PhI/AAAAAAAAaNc/RZleWmzByEc/s1600/9.%2B%CE%9D%CE%99%CE%9A%CE%9F%CE%9B%CE%91%CE%9F%CE%A3%2B%CE%9D%CE%95%CE%9F%CE%A3%2B%CE%92%CE%9F%CE%A5%CE%9D%CE%95%CE%9D%CE%97%CE%A3%2B(4).JPG" href="http://1.bp.blogspot.com/-NAMdi62bj60/VL6Tv0g4PhI/AAAAAAAAaNc/RZleWmzByEc/s1600/9.+%CE%9D%CE%99%CE%9A%CE%9F%CE%9B%CE%91%CE%9F%CE%A3+%CE%9D%CE%95%CE%9F%CE%A3+%CE%92%CE%9F%CE%A5%CE%9D%CE%95%CE%9D%CE%97%CE%A3+(4).J" style="width:256.5pt;height:330.75pt;visibility:visible" o:button="t">
              <v:fill o:detectmouseclick="t"/>
              <v:imagedata r:id="rId8" o:title=""/>
            </v:shape>
          </w:pict>
        </w:r>
      </w:hyperlink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eastAsia="el-GR"/>
        </w:rPr>
      </w:pP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val="en-US" w:eastAsia="el-GR"/>
        </w:rPr>
      </w:pPr>
    </w:p>
    <w:p w:rsidR="00FF31D2" w:rsidRDefault="00FF31D2" w:rsidP="00937BA3">
      <w:pPr>
        <w:spacing w:after="0" w:line="360" w:lineRule="auto"/>
        <w:jc w:val="center"/>
        <w:rPr>
          <w:rFonts w:ascii="Palatino Linotype" w:hAnsi="Palatino Linotype"/>
          <w:color w:val="C00000"/>
          <w:lang w:eastAsia="el-GR"/>
        </w:rPr>
      </w:pPr>
    </w:p>
    <w:p w:rsidR="00FF31D2" w:rsidRPr="00937BA3" w:rsidRDefault="00FF31D2" w:rsidP="00937BA3">
      <w:pPr>
        <w:spacing w:after="0" w:line="360" w:lineRule="auto"/>
        <w:jc w:val="center"/>
        <w:rPr>
          <w:rFonts w:ascii="Palatino Linotype" w:hAnsi="Palatino Linotype"/>
          <w:color w:val="CCCCCC"/>
          <w:lang w:eastAsia="el-GR"/>
        </w:rPr>
      </w:pPr>
      <w:r w:rsidRPr="00937BA3">
        <w:rPr>
          <w:rFonts w:ascii="Palatino Linotype" w:hAnsi="Palatino Linotype"/>
          <w:color w:val="C00000"/>
          <w:lang w:eastAsia="el-GR"/>
        </w:rPr>
        <w:t>ΜΑΪΟΥ 9!!</w:t>
      </w:r>
    </w:p>
    <w:p w:rsidR="00FF31D2" w:rsidRPr="00937BA3" w:rsidRDefault="00FF31D2" w:rsidP="00937BA3">
      <w:pPr>
        <w:spacing w:after="0" w:line="360" w:lineRule="auto"/>
        <w:jc w:val="center"/>
        <w:rPr>
          <w:rFonts w:ascii="Palatino Linotype" w:hAnsi="Palatino Linotype"/>
          <w:color w:val="CCCCCC"/>
          <w:lang w:eastAsia="el-GR"/>
        </w:rPr>
      </w:pPr>
      <w:r w:rsidRPr="00937BA3">
        <w:rPr>
          <w:rFonts w:ascii="Palatino Linotype" w:hAnsi="Palatino Linotype"/>
          <w:color w:val="C00000"/>
          <w:lang w:eastAsia="el-GR"/>
        </w:rPr>
        <w:t>ΝΙΚΟΛΑΟΥ ΟΣΙΟΜΑΡΤΥΡΟΣ ΒΟΥΝΕΝΟΙΣ</w:t>
      </w:r>
    </w:p>
    <w:p w:rsidR="00FF31D2" w:rsidRDefault="00FF31D2" w:rsidP="00937BA3">
      <w:pPr>
        <w:spacing w:after="0" w:line="360" w:lineRule="auto"/>
        <w:jc w:val="center"/>
        <w:rPr>
          <w:rFonts w:ascii="Palatino Linotype" w:hAnsi="Palatino Linotype"/>
          <w:color w:val="C00000"/>
          <w:lang w:eastAsia="el-GR"/>
        </w:rPr>
      </w:pPr>
    </w:p>
    <w:p w:rsidR="00FF31D2" w:rsidRDefault="00FF31D2" w:rsidP="00937BA3">
      <w:pPr>
        <w:spacing w:after="0" w:line="360" w:lineRule="auto"/>
        <w:jc w:val="center"/>
        <w:rPr>
          <w:rFonts w:ascii="Palatino Linotype" w:hAnsi="Palatino Linotype"/>
          <w:color w:val="C00000"/>
          <w:lang w:eastAsia="el-GR"/>
        </w:rPr>
      </w:pPr>
      <w:r w:rsidRPr="00937BA3">
        <w:rPr>
          <w:rFonts w:ascii="Palatino Linotype" w:hAnsi="Palatino Linotype"/>
          <w:color w:val="C00000"/>
          <w:lang w:eastAsia="el-GR"/>
        </w:rPr>
        <w:t>ΑΚΟΛΟΥΘΙ</w:t>
      </w:r>
      <w:r>
        <w:rPr>
          <w:rFonts w:ascii="Palatino Linotype" w:hAnsi="Palatino Linotype"/>
          <w:color w:val="C00000"/>
          <w:lang w:eastAsia="el-GR"/>
        </w:rPr>
        <w:t>Α</w:t>
      </w:r>
    </w:p>
    <w:p w:rsidR="00FF31D2" w:rsidRDefault="00FF31D2" w:rsidP="00937BA3">
      <w:pPr>
        <w:spacing w:after="0" w:line="360" w:lineRule="auto"/>
        <w:jc w:val="center"/>
        <w:rPr>
          <w:rFonts w:ascii="Palatino Linotype" w:hAnsi="Palatino Linotype"/>
          <w:color w:val="C00000"/>
          <w:lang w:eastAsia="el-GR"/>
        </w:rPr>
      </w:pPr>
    </w:p>
    <w:p w:rsidR="00FF31D2" w:rsidRPr="001F68E4" w:rsidRDefault="00FF31D2" w:rsidP="00937BA3">
      <w:pPr>
        <w:spacing w:after="0" w:line="360" w:lineRule="auto"/>
        <w:jc w:val="center"/>
        <w:rPr>
          <w:rFonts w:ascii="Palatino Linotype" w:hAnsi="Palatino Linotype"/>
          <w:color w:val="CCCCCC"/>
          <w:lang w:eastAsia="el-GR"/>
        </w:rPr>
      </w:pPr>
      <w:r>
        <w:rPr>
          <w:rFonts w:ascii="Palatino Linotype" w:hAnsi="Palatino Linotype"/>
          <w:color w:val="C00000"/>
          <w:lang w:eastAsia="el-GR"/>
        </w:rPr>
        <w:t xml:space="preserve">ΜΙΚΡΟΣ ΕΣΠΕΡΙΝΟΣ </w:t>
      </w:r>
    </w:p>
    <w:p w:rsidR="00FF31D2" w:rsidRDefault="00FF31D2" w:rsidP="00937BA3">
      <w:pPr>
        <w:spacing w:after="0" w:line="360" w:lineRule="auto"/>
        <w:jc w:val="center"/>
        <w:rPr>
          <w:rFonts w:ascii="Palatino Linotype" w:hAnsi="Palatino Linotype"/>
          <w:color w:val="CCCCCC"/>
          <w:lang w:val="en-US" w:eastAsia="el-GR"/>
        </w:rPr>
      </w:pPr>
      <w:hyperlink r:id="rId9" w:history="1">
        <w:r w:rsidRPr="008D0BC6">
          <w:rPr>
            <w:rFonts w:ascii="Palatino Linotype" w:hAnsi="Palatino Linotype"/>
            <w:noProof/>
            <w:color w:val="CCCCCC"/>
            <w:lang w:eastAsia="el-GR"/>
          </w:rPr>
          <w:pict>
            <v:shape id="Εικόνα 6" o:spid="_x0000_i1026" type="#_x0000_t75" alt="http://2.bp.blogspot.com/-yP-KQV3_8O4/VL6T47V_X6I/AAAAAAAAaNk/zc2ilqRRylo/s1600/9.%2B%CE%9D%CE%99%CE%9A%CE%9F%CE%9B%CE%91%CE%9F%CE%A3%2B%CE%9D%CE%95%CE%9F%CE%A3%2B%CE%92%CE%9F%CE%A5%CE%9D%CE%95%CE%9D%CE%97%CE%A3%2B(6).JPG" href="http://2.bp.blogspot.com/-yP-KQV3_8O4/VL6T47V_X6I/AAAAAAAAaNk/zc2ilqRRylo/s1600/9.+%CE%9D%CE%99%CE%9A%CE%9F%CE%9B%CE%91%CE%9F%CE%A3+%CE%9D%CE%95%CE%9F%CE%A3+%CE%92%CE%9F%CE%A5%CE%9D%CE%95%CE%9D%CE%97%CE%A3+(6).J" style="width:213.75pt;height:297.75pt;visibility:visible" o:button="t">
              <v:fill o:detectmouseclick="t"/>
              <v:imagedata r:id="rId10" o:title=""/>
            </v:shape>
          </w:pict>
        </w:r>
      </w:hyperlink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val="en-US" w:eastAsia="el-GR"/>
        </w:rPr>
      </w:pP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 w:cs="Trebuchet MS"/>
          <w:i/>
          <w:color w:val="C00000"/>
          <w:lang w:eastAsia="el-GR"/>
        </w:rPr>
      </w:pPr>
      <w:r w:rsidRPr="00937BA3">
        <w:rPr>
          <w:rFonts w:ascii="Palatino Linotype" w:hAnsi="Palatino Linotype"/>
          <w:i/>
          <w:color w:val="C00000"/>
          <w:lang w:eastAsia="el-GR"/>
        </w:rPr>
        <w:t xml:space="preserve">Μετά </w:t>
      </w:r>
      <w:r w:rsidRPr="00937BA3">
        <w:rPr>
          <w:rFonts w:ascii="Palatino Linotype" w:hAnsi="Palatino Linotype" w:cs="Trebuchet MS"/>
          <w:i/>
          <w:color w:val="C00000"/>
          <w:lang w:eastAsia="el-GR"/>
        </w:rPr>
        <w:t xml:space="preserve">τον Προοιμιακόν, εις το Κύριε </w:t>
      </w:r>
      <w:r w:rsidRPr="00937BA3">
        <w:rPr>
          <w:rFonts w:ascii="Palatino Linotype" w:hAnsi="Palatino Linotype" w:cs="Arial"/>
          <w:i/>
          <w:color w:val="C00000"/>
          <w:lang w:eastAsia="el-GR"/>
        </w:rPr>
        <w:t>εκέκραξα</w:t>
      </w:r>
      <w:r w:rsidRPr="00937BA3">
        <w:rPr>
          <w:rFonts w:ascii="Palatino Linotype" w:hAnsi="Palatino Linotype" w:cs="Trebuchet MS"/>
          <w:i/>
          <w:color w:val="C00000"/>
          <w:lang w:eastAsia="el-GR"/>
        </w:rPr>
        <w:t xml:space="preserve">, </w:t>
      </w:r>
      <w:r w:rsidRPr="00937BA3">
        <w:rPr>
          <w:rFonts w:ascii="Palatino Linotype" w:hAnsi="Palatino Linotype" w:cs="Arial"/>
          <w:i/>
          <w:color w:val="C00000"/>
          <w:lang w:eastAsia="el-GR"/>
        </w:rPr>
        <w:t xml:space="preserve">ιστώμεν </w:t>
      </w:r>
      <w:r w:rsidRPr="00937BA3">
        <w:rPr>
          <w:rFonts w:ascii="Palatino Linotype" w:hAnsi="Palatino Linotype" w:cs="Trebuchet MS"/>
          <w:i/>
          <w:color w:val="C00000"/>
          <w:lang w:eastAsia="el-GR"/>
        </w:rPr>
        <w:t>στίχους δ</w:t>
      </w:r>
      <w:r>
        <w:rPr>
          <w:rFonts w:ascii="Palatino Linotype" w:hAnsi="Palatino Linotype" w:cs="Trebuchet MS"/>
          <w:i/>
          <w:color w:val="C00000"/>
          <w:lang w:eastAsia="el-GR"/>
        </w:rPr>
        <w:t>’</w:t>
      </w:r>
      <w:r w:rsidRPr="00937BA3">
        <w:rPr>
          <w:rFonts w:ascii="Palatino Linotype" w:hAnsi="Palatino Linotype" w:cs="Trebuchet MS"/>
          <w:i/>
          <w:color w:val="C00000"/>
          <w:lang w:eastAsia="el-GR"/>
        </w:rPr>
        <w:t xml:space="preserve"> , και ψάλλομεν τα </w:t>
      </w:r>
      <w:r w:rsidRPr="00937BA3">
        <w:rPr>
          <w:rFonts w:ascii="Palatino Linotype" w:hAnsi="Palatino Linotype" w:cs="Arial"/>
          <w:i/>
          <w:color w:val="C00000"/>
          <w:lang w:eastAsia="el-GR"/>
        </w:rPr>
        <w:t xml:space="preserve">εξής </w:t>
      </w:r>
      <w:r w:rsidRPr="00937BA3">
        <w:rPr>
          <w:rFonts w:ascii="Palatino Linotype" w:hAnsi="Palatino Linotype" w:cs="Trebuchet MS"/>
          <w:i/>
          <w:color w:val="C00000"/>
          <w:lang w:eastAsia="el-GR"/>
        </w:rPr>
        <w:t>Προσόμοια.</w:t>
      </w:r>
    </w:p>
    <w:p w:rsidR="00FF31D2" w:rsidRPr="00937BA3" w:rsidRDefault="00FF31D2" w:rsidP="00937BA3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937BA3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937BA3">
        <w:rPr>
          <w:rFonts w:ascii="Palatino Linotype" w:hAnsi="Palatino Linotype" w:cs="Trebuchet MS"/>
          <w:b/>
          <w:i/>
          <w:color w:val="C00000"/>
          <w:lang w:eastAsia="el-GR"/>
        </w:rPr>
        <w:t>α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937BA3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Των Ουρανίων ταγμάτων.</w:t>
      </w: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937BA3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937BA3">
        <w:rPr>
          <w:rFonts w:ascii="Palatino Linotype" w:hAnsi="Palatino Linotype" w:cs="Trebuchet MS"/>
          <w:color w:val="C00000"/>
          <w:lang w:eastAsia="el-GR"/>
        </w:rPr>
        <w:t xml:space="preserve">του Χριστού </w:t>
      </w:r>
      <w:r w:rsidRPr="00937BA3">
        <w:rPr>
          <w:rFonts w:ascii="Palatino Linotype" w:hAnsi="Palatino Linotype" w:cs="Arial"/>
          <w:color w:val="C00000"/>
          <w:lang w:eastAsia="el-GR"/>
        </w:rPr>
        <w:t>Εκκλησία</w:t>
      </w:r>
      <w:r w:rsidRPr="00937BA3">
        <w:rPr>
          <w:rFonts w:ascii="Palatino Linotype" w:hAnsi="Palatino Linotype" w:cs="Trebuchet MS"/>
          <w:color w:val="C00000"/>
          <w:lang w:eastAsia="el-GR"/>
        </w:rPr>
        <w:t>, σήμερον τέρπεται</w:t>
      </w:r>
      <w:r w:rsidRPr="00937BA3">
        <w:rPr>
          <w:rFonts w:ascii="Palatino Linotype" w:hAnsi="Palatino Linotype"/>
          <w:color w:val="C00000"/>
          <w:lang w:eastAsia="el-GR"/>
        </w:rPr>
        <w:t xml:space="preserve">, και </w:t>
      </w:r>
      <w:r w:rsidRPr="00937BA3">
        <w:rPr>
          <w:rFonts w:ascii="Palatino Linotype" w:hAnsi="Palatino Linotype" w:cs="Arial"/>
          <w:color w:val="C00000"/>
          <w:lang w:eastAsia="el-GR"/>
        </w:rPr>
        <w:t>επαγαλλομένη</w:t>
      </w:r>
      <w:r w:rsidRPr="00937BA3">
        <w:rPr>
          <w:rFonts w:ascii="Palatino Linotype" w:hAnsi="Palatino Linotype" w:cs="Trebuchet MS"/>
          <w:color w:val="C00000"/>
          <w:lang w:eastAsia="el-GR"/>
        </w:rPr>
        <w:t xml:space="preserve">, ευφροσύνως την μνήμην, νυν </w:t>
      </w:r>
      <w:r w:rsidRPr="00937BA3">
        <w:rPr>
          <w:rFonts w:ascii="Palatino Linotype" w:hAnsi="Palatino Linotype" w:cs="Arial"/>
          <w:color w:val="C00000"/>
          <w:lang w:eastAsia="el-GR"/>
        </w:rPr>
        <w:t xml:space="preserve">άγει </w:t>
      </w:r>
      <w:r w:rsidRPr="00937BA3">
        <w:rPr>
          <w:rFonts w:ascii="Palatino Linotype" w:hAnsi="Palatino Linotype" w:cs="Trebuchet MS"/>
          <w:color w:val="C00000"/>
          <w:lang w:eastAsia="el-GR"/>
        </w:rPr>
        <w:t xml:space="preserve">του </w:t>
      </w:r>
      <w:r w:rsidRPr="00937BA3">
        <w:rPr>
          <w:rFonts w:ascii="Palatino Linotype" w:hAnsi="Palatino Linotype" w:cs="Arial"/>
          <w:color w:val="C00000"/>
          <w:lang w:eastAsia="el-GR"/>
        </w:rPr>
        <w:t xml:space="preserve">Οσίου </w:t>
      </w:r>
      <w:r w:rsidRPr="00937BA3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937BA3">
        <w:rPr>
          <w:rFonts w:ascii="Palatino Linotype" w:hAnsi="Palatino Linotype" w:cs="Arial"/>
          <w:color w:val="C00000"/>
          <w:lang w:eastAsia="el-GR"/>
        </w:rPr>
        <w:t>Αθλητού</w:t>
      </w:r>
      <w:r w:rsidRPr="00937BA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937BA3">
        <w:rPr>
          <w:rFonts w:ascii="Palatino Linotype" w:hAnsi="Palatino Linotype"/>
          <w:color w:val="C00000"/>
          <w:lang w:eastAsia="el-GR"/>
        </w:rPr>
        <w:t xml:space="preserve">Νικολάου του </w:t>
      </w:r>
      <w:r w:rsidRPr="00937BA3">
        <w:rPr>
          <w:rFonts w:ascii="Palatino Linotype" w:hAnsi="Palatino Linotype" w:cs="Trebuchet MS"/>
          <w:color w:val="C00000"/>
          <w:lang w:eastAsia="el-GR"/>
        </w:rPr>
        <w:t>μάκαρος, του των</w:t>
      </w:r>
      <w:r w:rsidRPr="00937BA3">
        <w:rPr>
          <w:rFonts w:ascii="Palatino Linotype" w:hAnsi="Palatino Linotype" w:cs="Trebuchet MS"/>
          <w:color w:val="CCCCCC"/>
          <w:lang w:eastAsia="el-GR"/>
        </w:rPr>
        <w:t xml:space="preserve"> </w:t>
      </w:r>
      <w:r w:rsidRPr="00937BA3">
        <w:rPr>
          <w:rFonts w:ascii="Palatino Linotype" w:hAnsi="Palatino Linotype" w:cs="Trebuchet MS"/>
          <w:color w:val="C00000"/>
          <w:lang w:eastAsia="el-GR"/>
        </w:rPr>
        <w:t xml:space="preserve">Βουνένων ποτίσαντος τας κλιτύς, </w:t>
      </w:r>
      <w:r w:rsidRPr="00937BA3">
        <w:rPr>
          <w:rFonts w:ascii="Palatino Linotype" w:hAnsi="Palatino Linotype" w:cs="Arial"/>
          <w:color w:val="C00000"/>
          <w:lang w:eastAsia="el-GR"/>
        </w:rPr>
        <w:t xml:space="preserve">οχετοίς ιδίου </w:t>
      </w:r>
      <w:r w:rsidRPr="00937BA3">
        <w:rPr>
          <w:rFonts w:ascii="Palatino Linotype" w:hAnsi="Palatino Linotype" w:cs="Trebuchet MS"/>
          <w:color w:val="C00000"/>
          <w:lang w:eastAsia="el-GR"/>
        </w:rPr>
        <w:t>αίματος.</w:t>
      </w: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937BA3">
        <w:rPr>
          <w:rFonts w:ascii="Palatino Linotype" w:hAnsi="Palatino Linotype"/>
          <w:color w:val="C00000"/>
          <w:lang w:eastAsia="el-GR"/>
        </w:rPr>
        <w:t xml:space="preserve">Της </w:t>
      </w:r>
      <w:r w:rsidRPr="00937BA3">
        <w:rPr>
          <w:rFonts w:ascii="Palatino Linotype" w:hAnsi="Palatino Linotype" w:cs="Trebuchet MS"/>
          <w:color w:val="C00000"/>
          <w:lang w:eastAsia="el-GR"/>
        </w:rPr>
        <w:t xml:space="preserve">λεγεώνός σου </w:t>
      </w:r>
      <w:r w:rsidRPr="00937BA3">
        <w:rPr>
          <w:rFonts w:ascii="Palatino Linotype" w:hAnsi="Palatino Linotype" w:cs="Arial"/>
          <w:color w:val="C00000"/>
          <w:lang w:eastAsia="el-GR"/>
        </w:rPr>
        <w:t>άνδρας</w:t>
      </w:r>
      <w:r w:rsidRPr="00937BA3">
        <w:rPr>
          <w:rFonts w:ascii="Palatino Linotype" w:hAnsi="Palatino Linotype" w:cs="Trebuchet MS"/>
          <w:color w:val="C00000"/>
          <w:lang w:eastAsia="el-GR"/>
        </w:rPr>
        <w:t xml:space="preserve">, στηρίζων </w:t>
      </w:r>
      <w:r w:rsidRPr="00937BA3">
        <w:rPr>
          <w:rFonts w:ascii="Palatino Linotype" w:hAnsi="Palatino Linotype" w:cs="Arial"/>
          <w:color w:val="C00000"/>
          <w:lang w:eastAsia="el-GR"/>
        </w:rPr>
        <w:t>όλβιε</w:t>
      </w:r>
      <w:r w:rsidRPr="00937BA3">
        <w:rPr>
          <w:rFonts w:ascii="Palatino Linotype" w:hAnsi="Palatino Linotype" w:cs="Trebuchet MS"/>
          <w:color w:val="C00000"/>
          <w:lang w:eastAsia="el-GR"/>
        </w:rPr>
        <w:t xml:space="preserve">, τη πίστει τη </w:t>
      </w:r>
      <w:r w:rsidRPr="00937BA3">
        <w:rPr>
          <w:rFonts w:ascii="Palatino Linotype" w:hAnsi="Palatino Linotype" w:cs="Arial"/>
          <w:color w:val="C00000"/>
          <w:lang w:eastAsia="el-GR"/>
        </w:rPr>
        <w:t>αγία</w:t>
      </w:r>
      <w:r w:rsidRPr="00937BA3">
        <w:rPr>
          <w:rFonts w:ascii="Palatino Linotype" w:hAnsi="Palatino Linotype" w:cs="Trebuchet MS"/>
          <w:color w:val="C00000"/>
          <w:lang w:eastAsia="el-GR"/>
        </w:rPr>
        <w:t xml:space="preserve">, προετοίμαζες τούτους, δεχθήναι το μαρτύριον </w:t>
      </w:r>
      <w:r w:rsidRPr="00937BA3">
        <w:rPr>
          <w:rFonts w:ascii="Palatino Linotype" w:hAnsi="Palatino Linotype" w:cs="Arial"/>
          <w:color w:val="C00000"/>
          <w:lang w:eastAsia="el-GR"/>
        </w:rPr>
        <w:t>ιλαρώς</w:t>
      </w:r>
      <w:r w:rsidRPr="00937BA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937BA3">
        <w:rPr>
          <w:rFonts w:ascii="Palatino Linotype" w:hAnsi="Palatino Linotype" w:cs="Arial"/>
          <w:color w:val="C00000"/>
          <w:lang w:eastAsia="el-GR"/>
        </w:rPr>
        <w:t xml:space="preserve">ως εν </w:t>
      </w:r>
      <w:r w:rsidRPr="00937BA3">
        <w:rPr>
          <w:rFonts w:ascii="Palatino Linotype" w:hAnsi="Palatino Linotype" w:cs="Trebuchet MS"/>
          <w:color w:val="C00000"/>
          <w:lang w:eastAsia="el-GR"/>
        </w:rPr>
        <w:t xml:space="preserve">καύσωνι </w:t>
      </w:r>
      <w:r w:rsidRPr="00937BA3">
        <w:rPr>
          <w:rFonts w:ascii="Palatino Linotype" w:hAnsi="Palatino Linotype" w:cs="Arial"/>
          <w:color w:val="C00000"/>
          <w:lang w:eastAsia="el-GR"/>
        </w:rPr>
        <w:t>άρουρα</w:t>
      </w:r>
      <w:r w:rsidRPr="00937BA3">
        <w:rPr>
          <w:rFonts w:ascii="Palatino Linotype" w:hAnsi="Palatino Linotype" w:cs="Trebuchet MS"/>
          <w:color w:val="C00000"/>
          <w:lang w:eastAsia="el-GR"/>
        </w:rPr>
        <w:t xml:space="preserve">, τον </w:t>
      </w:r>
      <w:r w:rsidRPr="00937BA3">
        <w:rPr>
          <w:rFonts w:ascii="Palatino Linotype" w:hAnsi="Palatino Linotype" w:cs="Arial"/>
          <w:color w:val="C00000"/>
          <w:lang w:eastAsia="el-GR"/>
        </w:rPr>
        <w:t xml:space="preserve">υετόν </w:t>
      </w:r>
      <w:r w:rsidRPr="00937BA3">
        <w:rPr>
          <w:rFonts w:ascii="Palatino Linotype" w:hAnsi="Palatino Linotype" w:cs="Trebuchet MS"/>
          <w:color w:val="C00000"/>
          <w:lang w:eastAsia="el-GR"/>
        </w:rPr>
        <w:t>και βλαστήσαι καρπόν πολύν, καρτερίας και συνέσεως.</w:t>
      </w: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του Τυρνάβου τω </w:t>
      </w:r>
      <w:r w:rsidRPr="005C1758">
        <w:rPr>
          <w:rFonts w:ascii="Palatino Linotype" w:hAnsi="Palatino Linotype" w:cs="Arial"/>
          <w:color w:val="C00000"/>
          <w:lang w:eastAsia="el-GR"/>
        </w:rPr>
        <w:t>όρει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πρώτον γηθόμενος,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Βουνένοις είτα, μοναστών ταις χορείας, </w:t>
      </w:r>
      <w:r w:rsidRPr="005C1758">
        <w:rPr>
          <w:rFonts w:ascii="Palatino Linotype" w:hAnsi="Palatino Linotype"/>
          <w:color w:val="C00000"/>
          <w:lang w:eastAsia="el-GR"/>
        </w:rPr>
        <w:t xml:space="preserve">Νικόλαε στρατάρχα θεοσεβές,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εκολλήθης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5C1758">
        <w:rPr>
          <w:rFonts w:ascii="Palatino Linotype" w:hAnsi="Palatino Linotype" w:cs="Arial"/>
          <w:color w:val="C00000"/>
          <w:lang w:eastAsia="el-GR"/>
        </w:rPr>
        <w:t>έψαλλες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ση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ολοτρόπω εφέσει </w:t>
      </w:r>
      <w:r w:rsidRPr="005C1758">
        <w:rPr>
          <w:rFonts w:ascii="Palatino Linotype" w:hAnsi="Palatino Linotype" w:cs="Trebuchet MS"/>
          <w:color w:val="C00000"/>
          <w:lang w:eastAsia="el-GR"/>
        </w:rPr>
        <w:t>τω Πλαστουργώ, Λυτρωτή τε και Κυρίω σου.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τη δρυϊ δεδεμένος, σοφέ </w:t>
      </w:r>
      <w:r w:rsidRPr="005C1758">
        <w:rPr>
          <w:rFonts w:ascii="Palatino Linotype" w:hAnsi="Palatino Linotype"/>
          <w:color w:val="C00000"/>
          <w:lang w:eastAsia="el-GR"/>
        </w:rPr>
        <w:t xml:space="preserve">Νικόλαε, και </w:t>
      </w:r>
      <w:r w:rsidRPr="005C1758">
        <w:rPr>
          <w:rFonts w:ascii="Palatino Linotype" w:hAnsi="Palatino Linotype" w:cs="Arial"/>
          <w:color w:val="C00000"/>
          <w:lang w:eastAsia="el-GR"/>
        </w:rPr>
        <w:t>εστραμμένον έχων</w:t>
      </w:r>
      <w:r w:rsidRPr="005C1758">
        <w:rPr>
          <w:rFonts w:ascii="Palatino Linotype" w:hAnsi="Palatino Linotype"/>
          <w:color w:val="C00000"/>
          <w:lang w:eastAsia="el-GR"/>
        </w:rPr>
        <w:t xml:space="preserve">, προς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Χριστόν τον σον </w:t>
      </w:r>
      <w:r w:rsidRPr="005C1758">
        <w:rPr>
          <w:rFonts w:ascii="Palatino Linotype" w:hAnsi="Palatino Linotype" w:cs="Arial"/>
          <w:color w:val="C00000"/>
          <w:lang w:eastAsia="el-GR"/>
        </w:rPr>
        <w:t>όμμα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βασάνους καθυπέμεινας, </w:t>
      </w:r>
      <w:r w:rsidRPr="005C1758">
        <w:rPr>
          <w:rFonts w:ascii="Palatino Linotype" w:hAnsi="Palatino Linotype" w:cs="Arial"/>
          <w:color w:val="C00000"/>
          <w:lang w:eastAsia="el-GR"/>
        </w:rPr>
        <w:t>εμπαιγμούς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επώδυνον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θάνατον, κατατρωθείς τας πλευράς σου λόγχη τη ση,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Οσιόαθλε </w:t>
      </w:r>
      <w:r w:rsidRPr="005C1758">
        <w:rPr>
          <w:rFonts w:ascii="Palatino Linotype" w:hAnsi="Palatino Linotype" w:cs="Trebuchet MS"/>
          <w:color w:val="C00000"/>
          <w:lang w:eastAsia="el-GR"/>
        </w:rPr>
        <w:t>πανεύφημε.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/>
          <w:b/>
          <w:i/>
          <w:color w:val="C00000"/>
          <w:lang w:eastAsia="el-GR"/>
        </w:rPr>
        <w:t xml:space="preserve">Δόξα. </w:t>
      </w: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β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 xml:space="preserve"> 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Τον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θεοτερπή Μάρτυρα των Βουνένων, </w:t>
      </w:r>
      <w:r w:rsidRPr="005C1758">
        <w:rPr>
          <w:rFonts w:ascii="Palatino Linotype" w:hAnsi="Palatino Linotype"/>
          <w:color w:val="C00000"/>
          <w:lang w:eastAsia="el-GR"/>
        </w:rPr>
        <w:t xml:space="preserve">Νικόλαον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οπλίτην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Κυρίου,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Οσίων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το μέγα κλέος,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άσωμεν </w:t>
      </w:r>
      <w:r w:rsidRPr="005C1758">
        <w:rPr>
          <w:rFonts w:ascii="Palatino Linotype" w:hAnsi="Palatino Linotype"/>
          <w:color w:val="C00000"/>
          <w:lang w:eastAsia="el-GR"/>
        </w:rPr>
        <w:t xml:space="preserve">ψαλμοίς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5C1758">
        <w:rPr>
          <w:rFonts w:ascii="Palatino Linotype" w:hAnsi="Palatino Linotype" w:cs="Arial"/>
          <w:color w:val="C00000"/>
          <w:lang w:eastAsia="el-GR"/>
        </w:rPr>
        <w:t>ύμνοις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κράζοντες: σπεύσον,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κινδύνου λύτρωσαι </w:t>
      </w:r>
      <w:r w:rsidRPr="005C1758">
        <w:rPr>
          <w:rFonts w:ascii="Palatino Linotype" w:hAnsi="Palatino Linotype" w:cs="Arial"/>
          <w:color w:val="C00000"/>
          <w:lang w:eastAsia="el-GR"/>
        </w:rPr>
        <w:t>ημάς</w:t>
      </w:r>
      <w:r w:rsidRPr="005C1758">
        <w:rPr>
          <w:rFonts w:ascii="Palatino Linotype" w:hAnsi="Palatino Linotype" w:cs="Trebuchet MS"/>
          <w:color w:val="C00000"/>
          <w:lang w:eastAsia="el-GR"/>
        </w:rPr>
        <w:t>, τους προσιόντας τη θεία σου χάριτι.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/>
          <w:b/>
          <w:i/>
          <w:color w:val="C00000"/>
          <w:lang w:eastAsia="el-GR"/>
        </w:rPr>
        <w:t xml:space="preserve">Και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νυν. Θεοτοκίον.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Την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πάσαν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ελπίδα </w:t>
      </w:r>
      <w:r w:rsidRPr="005C1758">
        <w:rPr>
          <w:rFonts w:ascii="Palatino Linotype" w:hAnsi="Palatino Linotype" w:cs="Trebuchet MS"/>
          <w:color w:val="C00000"/>
          <w:lang w:eastAsia="el-GR"/>
        </w:rPr>
        <w:t>μου...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 w:cs="Arial"/>
          <w:i/>
          <w:color w:val="C00000"/>
          <w:lang w:eastAsia="el-GR"/>
        </w:rPr>
        <w:t>Απόστιχα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 xml:space="preserve">.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 xml:space="preserve">Ήχος 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 xml:space="preserve">β . Οίκος του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>Εφραθά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>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Χαίρε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φυτόν </w:t>
      </w:r>
      <w:r w:rsidRPr="005C1758">
        <w:rPr>
          <w:rFonts w:ascii="Palatino Linotype" w:hAnsi="Palatino Linotype" w:cs="Arial"/>
          <w:color w:val="C00000"/>
          <w:lang w:eastAsia="el-GR"/>
        </w:rPr>
        <w:t>ηδύ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>εκβλάστημα Εώας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απάνθισμα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Λαρίσης, το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Βουνένοις </w:t>
      </w:r>
      <w:r w:rsidRPr="005C1758">
        <w:rPr>
          <w:rFonts w:ascii="Palatino Linotype" w:hAnsi="Palatino Linotype"/>
          <w:color w:val="C00000"/>
          <w:lang w:eastAsia="el-GR"/>
        </w:rPr>
        <w:t xml:space="preserve">φέρον, καρπούς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αλήκτους </w:t>
      </w:r>
      <w:r w:rsidRPr="005C1758">
        <w:rPr>
          <w:rFonts w:ascii="Palatino Linotype" w:hAnsi="Palatino Linotype" w:cs="Trebuchet MS"/>
          <w:color w:val="C00000"/>
          <w:lang w:eastAsia="el-GR"/>
        </w:rPr>
        <w:t>βρώσεως.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Στ.: </w:t>
      </w:r>
      <w:r w:rsidRPr="005C1758">
        <w:rPr>
          <w:rFonts w:ascii="Palatino Linotype" w:hAnsi="Palatino Linotype"/>
          <w:i/>
          <w:color w:val="C00000"/>
          <w:lang w:eastAsia="el-GR"/>
        </w:rPr>
        <w:t xml:space="preserve">Θαυμαστός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 xml:space="preserve">ο 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 xml:space="preserve">Θεός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 xml:space="preserve">τοις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 xml:space="preserve">Αγίοις 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>Αυτού.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Χαίρε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του Χριστού,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αλκίφρων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στρατιώτης,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πρώταθλος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μάχαις, </w:t>
      </w:r>
      <w:r w:rsidRPr="005C1758">
        <w:rPr>
          <w:rFonts w:ascii="Palatino Linotype" w:hAnsi="Palatino Linotype"/>
          <w:color w:val="C00000"/>
          <w:lang w:eastAsia="el-GR"/>
        </w:rPr>
        <w:t>Νικόλαε γενναίε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>ανδρείας υποτύπωμα</w:t>
      </w:r>
      <w:r w:rsidRPr="005C1758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Στ.: </w:t>
      </w:r>
      <w:r w:rsidRPr="005C1758">
        <w:rPr>
          <w:rFonts w:ascii="Palatino Linotype" w:hAnsi="Palatino Linotype"/>
          <w:i/>
          <w:color w:val="C00000"/>
          <w:lang w:eastAsia="el-GR"/>
        </w:rPr>
        <w:t xml:space="preserve">Τοις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 xml:space="preserve">Αγίοις 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 xml:space="preserve">τοις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 xml:space="preserve">τη γη Αυτού,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 xml:space="preserve">εθαυμάστωσεν ο 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>Κύριος.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Χαίρε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5C1758">
        <w:rPr>
          <w:rFonts w:ascii="Palatino Linotype" w:hAnsi="Palatino Linotype" w:cs="Arial"/>
          <w:color w:val="C00000"/>
          <w:lang w:eastAsia="el-GR"/>
        </w:rPr>
        <w:t>ασκητών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υπόδειγμα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θεόπνουν,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Οσίων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μυροθήκην, και της </w:t>
      </w:r>
      <w:r w:rsidRPr="005C1758">
        <w:rPr>
          <w:rFonts w:ascii="Palatino Linotype" w:hAnsi="Palatino Linotype" w:cs="Arial"/>
          <w:color w:val="C00000"/>
          <w:lang w:eastAsia="el-GR"/>
        </w:rPr>
        <w:t>αδιαλείπτου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ευχής κανών </w:t>
      </w:r>
      <w:r w:rsidRPr="005C1758">
        <w:rPr>
          <w:rFonts w:ascii="Palatino Linotype" w:hAnsi="Palatino Linotype"/>
          <w:color w:val="C00000"/>
          <w:lang w:eastAsia="el-GR"/>
        </w:rPr>
        <w:t>Νικόλαε.</w:t>
      </w:r>
      <w:r w:rsidRPr="005C1758">
        <w:rPr>
          <w:rFonts w:ascii="Palatino Linotype" w:hAnsi="Palatino Linotype"/>
          <w:color w:val="C00000"/>
          <w:lang w:eastAsia="el-GR"/>
        </w:rPr>
        <w:br/>
      </w:r>
      <w:r w:rsidRPr="005C1758">
        <w:rPr>
          <w:rFonts w:ascii="Palatino Linotype" w:hAnsi="Palatino Linotype"/>
          <w:color w:val="C00000"/>
          <w:lang w:eastAsia="el-GR"/>
        </w:rPr>
        <w:br/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i/>
          <w:color w:val="C00000"/>
          <w:lang w:eastAsia="el-GR"/>
        </w:rPr>
      </w:pP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/>
          <w:b/>
          <w:i/>
          <w:color w:val="C00000"/>
          <w:lang w:eastAsia="el-GR"/>
        </w:rPr>
        <w:t>Δόξα. Τριαδικόν.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Χαίρε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Τριας σεπτή,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αϊδιε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Παντάναξ, συνάναρχέ τε Λόγε, και Πνεύμα ζωηφόρον, Θεότης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ω </w:t>
      </w:r>
      <w:r w:rsidRPr="005C1758">
        <w:rPr>
          <w:rFonts w:ascii="Palatino Linotype" w:hAnsi="Palatino Linotype" w:cs="Trebuchet MS"/>
          <w:color w:val="C00000"/>
          <w:lang w:eastAsia="el-GR"/>
        </w:rPr>
        <w:t>τρισάκτινε.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/>
          <w:b/>
          <w:i/>
          <w:color w:val="C00000"/>
          <w:lang w:eastAsia="el-GR"/>
        </w:rPr>
        <w:t xml:space="preserve">Και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νυν. Θεοτοκίον.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Χαίρε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τον Χριστόν, γεννήσασα </w:t>
      </w:r>
      <w:r w:rsidRPr="005C1758">
        <w:rPr>
          <w:rFonts w:ascii="Palatino Linotype" w:hAnsi="Palatino Linotype"/>
          <w:color w:val="C00000"/>
          <w:lang w:eastAsia="el-GR"/>
        </w:rPr>
        <w:t xml:space="preserve">Παρθένε, πανάμωμε </w:t>
      </w:r>
      <w:r w:rsidRPr="005C1758">
        <w:rPr>
          <w:rFonts w:ascii="Palatino Linotype" w:hAnsi="Palatino Linotype" w:cs="Arial"/>
          <w:color w:val="C00000"/>
          <w:lang w:eastAsia="el-GR"/>
        </w:rPr>
        <w:t>αρρεύστως</w:t>
      </w:r>
      <w:r w:rsidRPr="005C1758">
        <w:rPr>
          <w:rFonts w:ascii="Palatino Linotype" w:hAnsi="Palatino Linotype" w:cs="Trebuchet MS"/>
          <w:color w:val="C00000"/>
          <w:lang w:eastAsia="el-GR"/>
        </w:rPr>
        <w:t>, προστάτις ταχυτάτη, πιστών μεγαλυνόντων σε.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i/>
          <w:color w:val="C00000"/>
          <w:lang w:eastAsia="el-GR"/>
        </w:rPr>
        <w:t xml:space="preserve">Νυν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>απολύεις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>. Τρισάγιον.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>Απολυτίκιον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 xml:space="preserve">. </w:t>
      </w: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α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Της </w:t>
      </w: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 xml:space="preserve">ερήμου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πολίτης.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 w:cs="Arial"/>
          <w:color w:val="C00000"/>
          <w:lang w:eastAsia="el-GR"/>
        </w:rPr>
        <w:t xml:space="preserve">Ακεσώδυνον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φρέαρ, τοις τιμώσί σε δέδοσαι, πάσιν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αποστάζον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ειρήνης,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ιάσεων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νάματα,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οπλίτα εν Εώας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ευσθενές, </w:t>
      </w:r>
      <w:r w:rsidRPr="005C1758">
        <w:rPr>
          <w:rFonts w:ascii="Palatino Linotype" w:hAnsi="Palatino Linotype"/>
          <w:color w:val="C00000"/>
          <w:lang w:eastAsia="el-GR"/>
        </w:rPr>
        <w:t xml:space="preserve">Νικόλαε Βουνένων θησαυρέ,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Αθλοφόρων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5C1758">
        <w:rPr>
          <w:rFonts w:ascii="Palatino Linotype" w:hAnsi="Palatino Linotype" w:cs="Arial"/>
          <w:color w:val="C00000"/>
          <w:lang w:eastAsia="el-GR"/>
        </w:rPr>
        <w:t>Οσίων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περιφανές κοσμήτορ,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όθεν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κράζομεν: Δόξα τω σε δοξάσαντι Χριστώ, δόξα τω σε θαυμαστώσαντι, δόξα τω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ανύστακτον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φρουρόν,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ημίν </w:t>
      </w:r>
      <w:r w:rsidRPr="005C1758">
        <w:rPr>
          <w:rFonts w:ascii="Palatino Linotype" w:hAnsi="Palatino Linotype" w:cs="Trebuchet MS"/>
          <w:color w:val="C00000"/>
          <w:lang w:eastAsia="el-GR"/>
        </w:rPr>
        <w:t>δωρήσαντι.</w:t>
      </w: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>Έτερον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 xml:space="preserve">. </w:t>
      </w: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 xml:space="preserve">Ο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αυτός.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 w:cs="Arial"/>
          <w:color w:val="C00000"/>
          <w:lang w:eastAsia="el-GR"/>
        </w:rPr>
        <w:t xml:space="preserve">Ως αστήρ απαστράπτων 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Βουνένοις </w:t>
      </w:r>
      <w:r w:rsidRPr="005C1758">
        <w:rPr>
          <w:rFonts w:ascii="Palatino Linotype" w:hAnsi="Palatino Linotype" w:cs="Arial"/>
          <w:color w:val="C00000"/>
          <w:lang w:eastAsia="el-GR"/>
        </w:rPr>
        <w:t>ανέτειλας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5C1758">
        <w:rPr>
          <w:rFonts w:ascii="Palatino Linotype" w:hAnsi="Palatino Linotype" w:cs="Arial"/>
          <w:color w:val="C00000"/>
          <w:lang w:eastAsia="el-GR"/>
        </w:rPr>
        <w:t>απάσης ώφθης Ελλάδος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φωτοφόρον </w:t>
      </w:r>
      <w:r w:rsidRPr="005C1758">
        <w:rPr>
          <w:rFonts w:ascii="Palatino Linotype" w:hAnsi="Palatino Linotype" w:cs="Arial"/>
          <w:color w:val="C00000"/>
          <w:lang w:eastAsia="el-GR"/>
        </w:rPr>
        <w:t>αγλάϊσμα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/>
          <w:color w:val="C00000"/>
          <w:lang w:eastAsia="el-GR"/>
        </w:rPr>
        <w:t xml:space="preserve">Νικόλαε Χριστού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προασπιστά, Μαρτύρων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Οσίων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μιμητά. Τη πρεσβεία σου παρέχεις, παντοίας τας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ιάσεις </w:t>
      </w:r>
      <w:r w:rsidRPr="005C1758">
        <w:rPr>
          <w:rFonts w:ascii="Palatino Linotype" w:hAnsi="Palatino Linotype" w:cs="Trebuchet MS"/>
          <w:color w:val="C00000"/>
          <w:lang w:eastAsia="el-GR"/>
        </w:rPr>
        <w:t>τοις κραυγάζουσι:</w:t>
      </w:r>
      <w:r w:rsidRPr="005C1758">
        <w:rPr>
          <w:rFonts w:ascii="Palatino Linotype" w:hAnsi="Palatino Linotype"/>
          <w:color w:val="C00000"/>
          <w:lang w:eastAsia="el-GR"/>
        </w:rPr>
        <w:t xml:space="preserve"> Δόξα τω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σε δοξάσαντι Χριστώ, δόξα τω σε στεφανώσαντι, δόξα τω δωρησαμένω σε </w:t>
      </w:r>
      <w:r w:rsidRPr="005C1758">
        <w:rPr>
          <w:rFonts w:ascii="Palatino Linotype" w:hAnsi="Palatino Linotype" w:cs="Arial"/>
          <w:color w:val="C00000"/>
          <w:lang w:eastAsia="el-GR"/>
        </w:rPr>
        <w:t>ημίν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πρέσβυν </w:t>
      </w:r>
      <w:r w:rsidRPr="005C1758">
        <w:rPr>
          <w:rFonts w:ascii="Palatino Linotype" w:hAnsi="Palatino Linotype" w:cs="Arial"/>
          <w:color w:val="C00000"/>
          <w:lang w:eastAsia="el-GR"/>
        </w:rPr>
        <w:t>ακοίμητον</w:t>
      </w:r>
      <w:r w:rsidRPr="005C1758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>Έτερον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 xml:space="preserve">. </w:t>
      </w: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γ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Θείας πίστεως.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>Μέγαν εύρατο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Θετταλία, σε </w:t>
      </w:r>
      <w:r w:rsidRPr="005C1758">
        <w:rPr>
          <w:rFonts w:ascii="Palatino Linotype" w:hAnsi="Palatino Linotype" w:cs="Arial"/>
          <w:color w:val="C00000"/>
          <w:lang w:eastAsia="el-GR"/>
        </w:rPr>
        <w:t>υπέρμαχον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θερμόν προστάτην, και Βουνένων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περίγυρος καύχημα. Συ γαρ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ανόμων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την πλάνην </w:t>
      </w:r>
      <w:r w:rsidRPr="005C1758">
        <w:rPr>
          <w:rFonts w:ascii="Palatino Linotype" w:hAnsi="Palatino Linotype"/>
          <w:color w:val="C00000"/>
          <w:lang w:eastAsia="el-GR"/>
        </w:rPr>
        <w:t xml:space="preserve">διήλεγξας, και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ευσεβείας το κράτος </w:t>
      </w:r>
      <w:r w:rsidRPr="005C1758">
        <w:rPr>
          <w:rFonts w:ascii="Palatino Linotype" w:hAnsi="Palatino Linotype" w:cs="Arial"/>
          <w:color w:val="C00000"/>
          <w:lang w:eastAsia="el-GR"/>
        </w:rPr>
        <w:t>ετράνωσας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. Ούτος </w:t>
      </w:r>
      <w:r w:rsidRPr="005C1758">
        <w:rPr>
          <w:rFonts w:ascii="Palatino Linotype" w:hAnsi="Palatino Linotype" w:cs="Arial"/>
          <w:color w:val="C00000"/>
          <w:lang w:eastAsia="el-GR"/>
        </w:rPr>
        <w:t>Άγιε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Οσιομάρτυς </w:t>
      </w:r>
      <w:r w:rsidRPr="005C1758">
        <w:rPr>
          <w:rFonts w:ascii="Palatino Linotype" w:hAnsi="Palatino Linotype"/>
          <w:color w:val="C00000"/>
          <w:lang w:eastAsia="el-GR"/>
        </w:rPr>
        <w:t xml:space="preserve">Νικόλαε, Χριστόν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τον Θεόν </w:t>
      </w:r>
      <w:r w:rsidRPr="005C1758">
        <w:rPr>
          <w:rFonts w:ascii="Palatino Linotype" w:hAnsi="Palatino Linotype" w:cs="Arial"/>
          <w:color w:val="C00000"/>
          <w:lang w:eastAsia="el-GR"/>
        </w:rPr>
        <w:t>ικέτευε</w:t>
      </w:r>
      <w:r w:rsidRPr="005C1758">
        <w:rPr>
          <w:rFonts w:ascii="Palatino Linotype" w:hAnsi="Palatino Linotype" w:cs="Trebuchet MS"/>
          <w:color w:val="C00000"/>
          <w:lang w:eastAsia="el-GR"/>
        </w:rPr>
        <w:t>, σωθήναι τους προστρέχοντας τη σκέπη σου.</w:t>
      </w: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/>
          <w:b/>
          <w:i/>
          <w:color w:val="C00000"/>
          <w:lang w:eastAsia="el-GR"/>
        </w:rPr>
        <w:t xml:space="preserve">Και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της </w:t>
      </w: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>εορτής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>Απόλυσις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b/>
          <w:color w:val="C00000"/>
          <w:lang w:eastAsia="el-GR"/>
        </w:rPr>
      </w:pPr>
    </w:p>
    <w:p w:rsidR="00FF31D2" w:rsidRPr="001F68E4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8D1BAF">
        <w:rPr>
          <w:rFonts w:ascii="Palatino Linotype" w:hAnsi="Palatino Linotype"/>
          <w:b/>
          <w:color w:val="C00000"/>
          <w:lang w:eastAsia="el-GR"/>
        </w:rPr>
        <w:t>ΜΕΓΑΣ ΕΣΠΕΡΙΝΟΣ</w:t>
      </w:r>
    </w:p>
    <w:p w:rsidR="00FF31D2" w:rsidRPr="001F68E4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Default="00FF31D2" w:rsidP="00937BA3">
      <w:pPr>
        <w:spacing w:after="0" w:line="360" w:lineRule="auto"/>
        <w:jc w:val="center"/>
        <w:rPr>
          <w:rFonts w:ascii="Palatino Linotype" w:hAnsi="Palatino Linotype"/>
          <w:color w:val="C00000"/>
          <w:lang w:eastAsia="el-GR"/>
        </w:rPr>
      </w:pPr>
      <w:r w:rsidRPr="008D0BC6">
        <w:rPr>
          <w:rFonts w:ascii="Palatino Linotype" w:hAnsi="Palatino Linotype"/>
          <w:noProof/>
          <w:color w:val="C00000"/>
          <w:lang w:eastAsia="el-GR"/>
        </w:rPr>
        <w:pict>
          <v:shape id="10 - Εικόνα" o:spid="_x0000_i1027" type="#_x0000_t75" alt="κατάλογος.jpg" style="width:253.5pt;height:354pt;visibility:visible">
            <v:imagedata r:id="rId11" o:title=""/>
          </v:shape>
        </w:pict>
      </w:r>
    </w:p>
    <w:p w:rsidR="00FF31D2" w:rsidRPr="00937BA3" w:rsidRDefault="00FF31D2" w:rsidP="00937BA3">
      <w:pPr>
        <w:spacing w:after="0" w:line="360" w:lineRule="auto"/>
        <w:jc w:val="center"/>
        <w:rPr>
          <w:rFonts w:ascii="Palatino Linotype" w:hAnsi="Palatino Linotype"/>
          <w:color w:val="CCCCCC"/>
          <w:lang w:val="en-US" w:eastAsia="el-GR"/>
        </w:rPr>
      </w:pP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Trebuchet MS"/>
          <w:i/>
          <w:color w:val="C00000"/>
          <w:lang w:eastAsia="el-GR"/>
        </w:rPr>
      </w:pPr>
      <w:r w:rsidRPr="00937BA3">
        <w:rPr>
          <w:rFonts w:ascii="Palatino Linotype" w:hAnsi="Palatino Linotype"/>
          <w:i/>
          <w:color w:val="C00000"/>
          <w:lang w:eastAsia="el-GR"/>
        </w:rPr>
        <w:t xml:space="preserve">Μετά </w:t>
      </w:r>
      <w:r w:rsidRPr="00937BA3">
        <w:rPr>
          <w:rFonts w:ascii="Palatino Linotype" w:hAnsi="Palatino Linotype" w:cs="Trebuchet MS"/>
          <w:i/>
          <w:color w:val="C00000"/>
          <w:lang w:eastAsia="el-GR"/>
        </w:rPr>
        <w:t xml:space="preserve">τον Προοιμιακόν, το Μακάριος </w:t>
      </w:r>
      <w:r w:rsidRPr="00937BA3">
        <w:rPr>
          <w:rFonts w:ascii="Palatino Linotype" w:hAnsi="Palatino Linotype" w:cs="Arial"/>
          <w:i/>
          <w:color w:val="C00000"/>
          <w:lang w:eastAsia="el-GR"/>
        </w:rPr>
        <w:t>ανήρ</w:t>
      </w:r>
      <w:r w:rsidRPr="00937BA3">
        <w:rPr>
          <w:rFonts w:ascii="Palatino Linotype" w:hAnsi="Palatino Linotype" w:cs="Trebuchet MS"/>
          <w:i/>
          <w:color w:val="C00000"/>
          <w:lang w:eastAsia="el-GR"/>
        </w:rPr>
        <w:t xml:space="preserve">. Εις δε το Κύριε </w:t>
      </w:r>
      <w:r w:rsidRPr="00937BA3">
        <w:rPr>
          <w:rFonts w:ascii="Palatino Linotype" w:hAnsi="Palatino Linotype" w:cs="Arial"/>
          <w:i/>
          <w:color w:val="C00000"/>
          <w:lang w:eastAsia="el-GR"/>
        </w:rPr>
        <w:t>εκέκραξα</w:t>
      </w:r>
      <w:r w:rsidRPr="00937BA3">
        <w:rPr>
          <w:rFonts w:ascii="Palatino Linotype" w:hAnsi="Palatino Linotype" w:cs="Trebuchet MS"/>
          <w:i/>
          <w:color w:val="C00000"/>
          <w:lang w:eastAsia="el-GR"/>
        </w:rPr>
        <w:t xml:space="preserve">, </w:t>
      </w:r>
      <w:r w:rsidRPr="00937BA3">
        <w:rPr>
          <w:rFonts w:ascii="Palatino Linotype" w:hAnsi="Palatino Linotype" w:cs="Arial"/>
          <w:i/>
          <w:color w:val="C00000"/>
          <w:lang w:eastAsia="el-GR"/>
        </w:rPr>
        <w:t xml:space="preserve">ιστώμεν </w:t>
      </w:r>
      <w:r w:rsidRPr="00937BA3">
        <w:rPr>
          <w:rFonts w:ascii="Palatino Linotype" w:hAnsi="Palatino Linotype" w:cs="Trebuchet MS"/>
          <w:i/>
          <w:color w:val="C00000"/>
          <w:lang w:eastAsia="el-GR"/>
        </w:rPr>
        <w:t xml:space="preserve">στίχους στ , και ψάλλομεν τα </w:t>
      </w:r>
      <w:r w:rsidRPr="00937BA3">
        <w:rPr>
          <w:rFonts w:ascii="Palatino Linotype" w:hAnsi="Palatino Linotype" w:cs="Arial"/>
          <w:i/>
          <w:color w:val="C00000"/>
          <w:lang w:eastAsia="el-GR"/>
        </w:rPr>
        <w:t xml:space="preserve">εξής </w:t>
      </w:r>
      <w:r w:rsidRPr="00937BA3">
        <w:rPr>
          <w:rFonts w:ascii="Palatino Linotype" w:hAnsi="Palatino Linotype" w:cs="Trebuchet MS"/>
          <w:i/>
          <w:color w:val="C00000"/>
          <w:lang w:eastAsia="el-GR"/>
        </w:rPr>
        <w:t xml:space="preserve">Προσόμοια. </w:t>
      </w: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α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Πανεύφημοι Μάρτυρες.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>Νικόλαε Μάρτυς ευσταλές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εορτάσαι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σήμερον, την παναγίαν σου </w:t>
      </w:r>
      <w:r w:rsidRPr="005C1758">
        <w:rPr>
          <w:rFonts w:ascii="Palatino Linotype" w:hAnsi="Palatino Linotype" w:cs="Arial"/>
          <w:color w:val="C00000"/>
          <w:lang w:eastAsia="el-GR"/>
        </w:rPr>
        <w:t>άθλησιν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ημείς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συνήλθομεν, οι φιλομαρτύρων, δήμοι </w:t>
      </w:r>
      <w:r w:rsidRPr="005C1758">
        <w:rPr>
          <w:rFonts w:ascii="Palatino Linotype" w:hAnsi="Palatino Linotype"/>
          <w:color w:val="C00000"/>
          <w:lang w:eastAsia="el-GR"/>
        </w:rPr>
        <w:t xml:space="preserve">και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την μνήμην σου, ψαλμοίς θεοτερπέσι και </w:t>
      </w:r>
      <w:r w:rsidRPr="005C1758">
        <w:rPr>
          <w:rFonts w:ascii="Palatino Linotype" w:hAnsi="Palatino Linotype" w:cs="Arial"/>
          <w:color w:val="C00000"/>
          <w:lang w:eastAsia="el-GR"/>
        </w:rPr>
        <w:t>άσμασιν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υμνήσαι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πάντιμον, των Βουνένων </w:t>
      </w:r>
      <w:r w:rsidRPr="005C1758">
        <w:rPr>
          <w:rFonts w:ascii="Palatino Linotype" w:hAnsi="Palatino Linotype" w:cs="Arial"/>
          <w:color w:val="C00000"/>
          <w:lang w:eastAsia="el-GR"/>
        </w:rPr>
        <w:t>εγκαλλώπισμα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5C1758">
        <w:rPr>
          <w:rFonts w:ascii="Palatino Linotype" w:hAnsi="Palatino Linotype" w:cs="Arial"/>
          <w:color w:val="C00000"/>
          <w:lang w:eastAsia="el-GR"/>
        </w:rPr>
        <w:t>Ελλάδος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>απάσης ωράϊσμα</w:t>
      </w:r>
      <w:r w:rsidRPr="005C1758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Νικόλαε θείε </w:t>
      </w:r>
      <w:r w:rsidRPr="005C1758">
        <w:rPr>
          <w:rFonts w:ascii="Palatino Linotype" w:hAnsi="Palatino Linotype" w:cs="Arial"/>
          <w:color w:val="C00000"/>
          <w:lang w:eastAsia="el-GR"/>
        </w:rPr>
        <w:t>αριστεύ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της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Εώας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βλάστημα,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Θετταλία </w:t>
      </w:r>
      <w:r w:rsidRPr="005C1758">
        <w:rPr>
          <w:rFonts w:ascii="Palatino Linotype" w:hAnsi="Palatino Linotype" w:cs="Arial"/>
          <w:color w:val="C00000"/>
          <w:lang w:eastAsia="el-GR"/>
        </w:rPr>
        <w:t>εξήνθησας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ηδύ ως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λείριον, και δρυμούς Βουνένων, δασυσκίους ηύφρανας,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οδμαίς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των στερροψύχων καμάτων σου. Διο και στέφανον,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αφθαρσίας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σοι </w:t>
      </w:r>
      <w:r w:rsidRPr="005C1758">
        <w:rPr>
          <w:rFonts w:ascii="Palatino Linotype" w:hAnsi="Palatino Linotype" w:cs="Arial"/>
          <w:color w:val="C00000"/>
          <w:lang w:eastAsia="el-GR"/>
        </w:rPr>
        <w:t>επέδωκεν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5C1758">
        <w:rPr>
          <w:rFonts w:ascii="Palatino Linotype" w:hAnsi="Palatino Linotype" w:cs="Trebuchet MS"/>
          <w:color w:val="C00000"/>
          <w:lang w:eastAsia="el-GR"/>
        </w:rPr>
        <w:t>βραβεία, της δόξης δωρούμενος.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Νικόλαε σκεύος </w:t>
      </w:r>
      <w:r w:rsidRPr="005C1758">
        <w:rPr>
          <w:rFonts w:ascii="Palatino Linotype" w:hAnsi="Palatino Linotype" w:cs="Arial"/>
          <w:color w:val="C00000"/>
          <w:lang w:eastAsia="el-GR"/>
        </w:rPr>
        <w:t>εκλεκτόν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ώφθης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θείου Πνεύματος,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εμπρέπων όντως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σεμνότητι, και γενναιότητι,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όθεν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και Λαρίσης, </w:t>
      </w:r>
      <w:r w:rsidRPr="005C1758">
        <w:rPr>
          <w:rFonts w:ascii="Palatino Linotype" w:hAnsi="Palatino Linotype" w:cs="Arial"/>
          <w:color w:val="C00000"/>
          <w:lang w:eastAsia="el-GR"/>
        </w:rPr>
        <w:t>ηξιώθης ένθεος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γενέσθαι δουξ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άρχων </w:t>
      </w:r>
      <w:r w:rsidRPr="005C1758">
        <w:rPr>
          <w:rFonts w:ascii="Palatino Linotype" w:hAnsi="Palatino Linotype"/>
          <w:color w:val="C00000"/>
          <w:lang w:eastAsia="el-GR"/>
        </w:rPr>
        <w:t xml:space="preserve">πανένδοξος, διδάσκων </w:t>
      </w:r>
      <w:r w:rsidRPr="005C1758">
        <w:rPr>
          <w:rFonts w:ascii="Palatino Linotype" w:hAnsi="Palatino Linotype" w:cs="Arial"/>
          <w:color w:val="C00000"/>
          <w:lang w:eastAsia="el-GR"/>
        </w:rPr>
        <w:t>άπαντας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τη </w:t>
      </w:r>
      <w:r w:rsidRPr="005C1758">
        <w:rPr>
          <w:rFonts w:ascii="Palatino Linotype" w:hAnsi="Palatino Linotype" w:cs="Arial"/>
          <w:color w:val="C00000"/>
          <w:lang w:eastAsia="el-GR"/>
        </w:rPr>
        <w:t>αγήρω ωραιότητα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και τα κρείττω, ποθείν </w:t>
      </w:r>
      <w:r w:rsidRPr="005C1758">
        <w:rPr>
          <w:rFonts w:ascii="Palatino Linotype" w:hAnsi="Palatino Linotype" w:cs="Arial"/>
          <w:color w:val="C00000"/>
          <w:lang w:eastAsia="el-GR"/>
        </w:rPr>
        <w:t>αξιάγαστε</w:t>
      </w:r>
      <w:r w:rsidRPr="005C1758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Νικόλαε στύλος </w:t>
      </w:r>
      <w:r w:rsidRPr="005C1758">
        <w:rPr>
          <w:rFonts w:ascii="Palatino Linotype" w:hAnsi="Palatino Linotype" w:cs="Arial"/>
          <w:color w:val="C00000"/>
          <w:lang w:eastAsia="el-GR"/>
        </w:rPr>
        <w:t>ακλινής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ανεδείχθης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πίστεως,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εχθρών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αισχύνας </w:t>
      </w:r>
      <w:r w:rsidRPr="005C1758">
        <w:rPr>
          <w:rFonts w:ascii="Palatino Linotype" w:hAnsi="Palatino Linotype" w:cs="Arial"/>
          <w:color w:val="C00000"/>
          <w:lang w:eastAsia="el-GR"/>
        </w:rPr>
        <w:t>ασέβειαν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συν τοις συνάθλοις σου,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τοις του Τυρνάβου, και Βουνένων </w:t>
      </w:r>
      <w:r w:rsidRPr="005C1758">
        <w:rPr>
          <w:rFonts w:ascii="Palatino Linotype" w:hAnsi="Palatino Linotype" w:cs="Arial"/>
          <w:color w:val="C00000"/>
          <w:lang w:eastAsia="el-GR"/>
        </w:rPr>
        <w:t>άλσεσι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προβάλλων σην πανίερον </w:t>
      </w:r>
      <w:r w:rsidRPr="005C1758">
        <w:rPr>
          <w:rFonts w:ascii="Palatino Linotype" w:hAnsi="Palatino Linotype" w:cs="Arial"/>
          <w:color w:val="C00000"/>
          <w:lang w:eastAsia="el-GR"/>
        </w:rPr>
        <w:t>ένστασιν</w:t>
      </w:r>
      <w:r w:rsidRPr="005C1758">
        <w:rPr>
          <w:rFonts w:ascii="Palatino Linotype" w:hAnsi="Palatino Linotype"/>
          <w:color w:val="C00000"/>
          <w:lang w:eastAsia="el-GR"/>
        </w:rPr>
        <w:t xml:space="preserve">, ψυχή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στερρόφρονι, και βασάνους καθυπέμεινας, δι’ </w:t>
      </w:r>
      <w:r w:rsidRPr="005C1758">
        <w:rPr>
          <w:rFonts w:ascii="Palatino Linotype" w:hAnsi="Palatino Linotype" w:cs="Arial"/>
          <w:color w:val="C00000"/>
          <w:lang w:eastAsia="el-GR"/>
        </w:rPr>
        <w:t>αγάπην</w:t>
      </w:r>
      <w:r w:rsidRPr="005C1758">
        <w:rPr>
          <w:rFonts w:ascii="Palatino Linotype" w:hAnsi="Palatino Linotype" w:cs="Trebuchet MS"/>
          <w:color w:val="C00000"/>
          <w:lang w:eastAsia="el-GR"/>
        </w:rPr>
        <w:t>, του σε κραταιώσαντος.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Νικόλαε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ένδοξε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κρουνός,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ανεδείχθης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χάριτος, και δωρεών θείων χείμαρρος,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εκχέων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νάματα, θεραπείας πάσι, τοις ταχύ προστρέχουσιν,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πάλαι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 εκ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λέπρας τρυχόμενος, τη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αντιλήψει </w:t>
      </w:r>
      <w:r w:rsidRPr="005C1758">
        <w:rPr>
          <w:rFonts w:ascii="Palatino Linotype" w:hAnsi="Palatino Linotype"/>
          <w:color w:val="C00000"/>
          <w:lang w:eastAsia="el-GR"/>
        </w:rPr>
        <w:t xml:space="preserve">σου, λοιμικών </w:t>
      </w:r>
      <w:r w:rsidRPr="005C1758">
        <w:rPr>
          <w:rFonts w:ascii="Palatino Linotype" w:hAnsi="Palatino Linotype" w:cs="Arial"/>
          <w:color w:val="C00000"/>
          <w:lang w:eastAsia="el-GR"/>
        </w:rPr>
        <w:t>αλεξιτήριον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νοσημάτων,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ρώσεως </w:t>
      </w:r>
      <w:r w:rsidRPr="005C1758">
        <w:rPr>
          <w:rFonts w:ascii="Palatino Linotype" w:hAnsi="Palatino Linotype" w:cs="Trebuchet MS"/>
          <w:color w:val="C00000"/>
          <w:lang w:eastAsia="el-GR"/>
        </w:rPr>
        <w:t>βράβευσις.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Νικόλαε πάσα </w:t>
      </w:r>
      <w:r w:rsidRPr="005C1758">
        <w:rPr>
          <w:rFonts w:ascii="Palatino Linotype" w:hAnsi="Palatino Linotype" w:cs="Arial"/>
          <w:color w:val="C00000"/>
          <w:lang w:eastAsia="el-GR"/>
        </w:rPr>
        <w:t>η Ελλάς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γηθοσύνως μέλπει σου,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ωδαίς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τερπναίς και μελίσμασι, την γενναιότητα, και τω σω τεμένει, σπεύδει </w:t>
      </w:r>
      <w:r w:rsidRPr="005C1758">
        <w:rPr>
          <w:rFonts w:ascii="Palatino Linotype" w:hAnsi="Palatino Linotype" w:cs="Arial"/>
          <w:color w:val="C00000"/>
          <w:lang w:eastAsia="el-GR"/>
        </w:rPr>
        <w:t>ανακράζουσα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υπάρχεις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μου προστάτης θερμότατος, και φύλαξ </w:t>
      </w:r>
      <w:r w:rsidRPr="005C1758">
        <w:rPr>
          <w:rFonts w:ascii="Palatino Linotype" w:hAnsi="Palatino Linotype" w:cs="Arial"/>
          <w:color w:val="C00000"/>
          <w:lang w:eastAsia="el-GR"/>
        </w:rPr>
        <w:t>άγρυπνος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νέε Μάρτυς </w:t>
      </w:r>
      <w:r w:rsidRPr="005C1758">
        <w:rPr>
          <w:rFonts w:ascii="Palatino Linotype" w:hAnsi="Palatino Linotype"/>
          <w:color w:val="C00000"/>
          <w:lang w:eastAsia="el-GR"/>
        </w:rPr>
        <w:t xml:space="preserve">χαριτόβρυτε, της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ψυχής μου, χαρά </w:t>
      </w:r>
      <w:r w:rsidRPr="005C1758">
        <w:rPr>
          <w:rFonts w:ascii="Palatino Linotype" w:hAnsi="Palatino Linotype" w:cs="Arial"/>
          <w:color w:val="C00000"/>
          <w:lang w:eastAsia="el-GR"/>
        </w:rPr>
        <w:t>ατελεύτητε</w:t>
      </w:r>
      <w:r w:rsidRPr="005C1758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/>
          <w:b/>
          <w:i/>
          <w:color w:val="C00000"/>
          <w:lang w:eastAsia="el-GR"/>
        </w:rPr>
        <w:t xml:space="preserve">Δόξα. </w:t>
      </w: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πλ. Α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 xml:space="preserve"> 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Σήμερον λαμπροφόρος </w:t>
      </w:r>
      <w:r w:rsidRPr="005C1758">
        <w:rPr>
          <w:rFonts w:ascii="Palatino Linotype" w:hAnsi="Palatino Linotype" w:cs="Arial"/>
          <w:color w:val="C00000"/>
          <w:lang w:eastAsia="el-GR"/>
        </w:rPr>
        <w:t>ανέτειλεν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της μνήμης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ημέρα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του σοφού Μάρτυρος, </w:t>
      </w:r>
      <w:r w:rsidRPr="005C1758">
        <w:rPr>
          <w:rFonts w:ascii="Palatino Linotype" w:hAnsi="Palatino Linotype"/>
          <w:color w:val="C00000"/>
          <w:lang w:eastAsia="el-GR"/>
        </w:rPr>
        <w:t xml:space="preserve">Νικολάου </w:t>
      </w:r>
      <w:r w:rsidRPr="005C1758">
        <w:rPr>
          <w:rFonts w:ascii="Palatino Linotype" w:hAnsi="Palatino Linotype" w:cs="Arial"/>
          <w:color w:val="C00000"/>
          <w:lang w:eastAsia="el-GR"/>
        </w:rPr>
        <w:t>ώσπερ έαρ ηδύ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ευωδιάζον τας των ευσεβούντων, καρδίας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άθλων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σεπτών, και γεραράς </w:t>
      </w:r>
      <w:r w:rsidRPr="005C1758">
        <w:rPr>
          <w:rFonts w:ascii="Palatino Linotype" w:hAnsi="Palatino Linotype" w:cs="Arial"/>
          <w:color w:val="C00000"/>
          <w:lang w:eastAsia="el-GR"/>
        </w:rPr>
        <w:t>ασκήσεως άνθεσιν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η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ημείς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ευφραινόμενοι βοώμεν· χαίρε παθών </w:t>
      </w:r>
      <w:r w:rsidRPr="005C1758">
        <w:rPr>
          <w:rFonts w:ascii="Palatino Linotype" w:hAnsi="Palatino Linotype" w:cs="Arial"/>
          <w:color w:val="C00000"/>
          <w:lang w:eastAsia="el-GR"/>
        </w:rPr>
        <w:t>εκσφράγισμα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Χριστού του Θεού, στατάρχα γενναιότατε,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των βαρβάρων στίφη πατάξας. Χαίρε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αγάπης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και νήψεως θεόφωτε λύχνε,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καταυγάσας τους δρυμούς των Βουνένων. Μη διαλίπης λαμπρέ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αθλητά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της πίστεως, παρέχειν </w:t>
      </w:r>
      <w:r w:rsidRPr="005C1758">
        <w:rPr>
          <w:rFonts w:ascii="Palatino Linotype" w:hAnsi="Palatino Linotype" w:cs="Arial"/>
          <w:color w:val="C00000"/>
          <w:lang w:eastAsia="el-GR"/>
        </w:rPr>
        <w:t>άνωθεν ημίν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σαις λιταίς το θείον </w:t>
      </w:r>
      <w:r w:rsidRPr="005C1758">
        <w:rPr>
          <w:rFonts w:ascii="Palatino Linotype" w:hAnsi="Palatino Linotype" w:cs="Arial"/>
          <w:color w:val="C00000"/>
          <w:lang w:eastAsia="el-GR"/>
        </w:rPr>
        <w:t>έλεος</w:t>
      </w:r>
      <w:r w:rsidRPr="005C1758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i/>
          <w:color w:val="C00000"/>
          <w:lang w:eastAsia="el-GR"/>
        </w:rPr>
      </w:pP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/>
          <w:b/>
          <w:i/>
          <w:color w:val="C00000"/>
          <w:lang w:eastAsia="el-GR"/>
        </w:rPr>
        <w:t xml:space="preserve">Και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νυν. Θεοτοκίον.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τη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Ερυθρά </w:t>
      </w:r>
      <w:r w:rsidRPr="005C1758">
        <w:rPr>
          <w:rFonts w:ascii="Palatino Linotype" w:hAnsi="Palatino Linotype" w:cs="Trebuchet MS"/>
          <w:color w:val="C00000"/>
          <w:lang w:eastAsia="el-GR"/>
        </w:rPr>
        <w:t>θαλάσση...</w:t>
      </w:r>
    </w:p>
    <w:p w:rsidR="00FF31D2" w:rsidRDefault="00FF31D2" w:rsidP="005C1758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5C1758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i/>
          <w:color w:val="C00000"/>
          <w:lang w:eastAsia="el-GR"/>
        </w:rPr>
        <w:t>Είσοδος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 xml:space="preserve">. Φως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>ιλαρόν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 xml:space="preserve">. Το προκείμενον της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>ημέρας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 xml:space="preserve">. Και τα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>Αναγνώσματα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>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/>
          <w:b/>
          <w:i/>
          <w:color w:val="C00000"/>
          <w:lang w:eastAsia="el-GR"/>
        </w:rPr>
        <w:t xml:space="preserve">Σοφίας Σολομώντος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το </w:t>
      </w: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 xml:space="preserve">Ανάγνωσμα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(Κεφ. η  5-15).</w:t>
      </w:r>
    </w:p>
    <w:p w:rsidR="00FF31D2" w:rsidRPr="005C1758" w:rsidRDefault="00FF31D2" w:rsidP="00937BA3">
      <w:pPr>
        <w:spacing w:after="0" w:line="360" w:lineRule="auto"/>
        <w:jc w:val="both"/>
        <w:outlineLvl w:val="1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Ει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πλούτός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εστιν επιθυμητόν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κτήμα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βίω, τι σοφίας πλουσιώτερον της τα πάντα </w:t>
      </w:r>
      <w:r w:rsidRPr="005C1758">
        <w:rPr>
          <w:rFonts w:ascii="Palatino Linotype" w:hAnsi="Palatino Linotype" w:cs="Arial"/>
          <w:color w:val="C00000"/>
          <w:lang w:eastAsia="el-GR"/>
        </w:rPr>
        <w:t>εργαζομένης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; Ει δε φρόνησις </w:t>
      </w:r>
      <w:r w:rsidRPr="005C1758">
        <w:rPr>
          <w:rFonts w:ascii="Palatino Linotype" w:hAnsi="Palatino Linotype" w:cs="Arial"/>
          <w:color w:val="C00000"/>
          <w:lang w:eastAsia="el-GR"/>
        </w:rPr>
        <w:t>εργάζεται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τις αυτής των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όντων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μάλλόν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εστι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τεχνίτις; Και ει δικαιοσύνην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αγαπά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τις, οι πόνοι ταύτης εισίν </w:t>
      </w:r>
      <w:r w:rsidRPr="005C1758">
        <w:rPr>
          <w:rFonts w:ascii="Palatino Linotype" w:hAnsi="Palatino Linotype" w:cs="Arial"/>
          <w:color w:val="C00000"/>
          <w:lang w:eastAsia="el-GR"/>
        </w:rPr>
        <w:t>αρεταί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. Σωφροσύνην γαρ και φρόνησιν </w:t>
      </w:r>
      <w:r w:rsidRPr="005C1758">
        <w:rPr>
          <w:rFonts w:ascii="Palatino Linotype" w:hAnsi="Palatino Linotype" w:cs="Arial"/>
          <w:color w:val="C00000"/>
          <w:lang w:eastAsia="el-GR"/>
        </w:rPr>
        <w:t>εκδιδάσκει</w:t>
      </w:r>
      <w:r w:rsidRPr="005C1758">
        <w:rPr>
          <w:rFonts w:ascii="Palatino Linotype" w:hAnsi="Palatino Linotype"/>
          <w:color w:val="C00000"/>
          <w:lang w:eastAsia="el-GR"/>
        </w:rPr>
        <w:t xml:space="preserve">, δικαιοσύνην και </w:t>
      </w:r>
      <w:r w:rsidRPr="005C1758">
        <w:rPr>
          <w:rFonts w:ascii="Palatino Linotype" w:hAnsi="Palatino Linotype" w:cs="Arial"/>
          <w:color w:val="C00000"/>
          <w:lang w:eastAsia="el-GR"/>
        </w:rPr>
        <w:t>ανδρείαν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ων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χρησιμώτερον ουδέν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εστιν 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βίω </w:t>
      </w:r>
      <w:r w:rsidRPr="005C1758">
        <w:rPr>
          <w:rFonts w:ascii="Palatino Linotype" w:hAnsi="Palatino Linotype" w:cs="Arial"/>
          <w:color w:val="C00000"/>
          <w:lang w:eastAsia="el-GR"/>
        </w:rPr>
        <w:t>ανθρώποις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. Ει δε και πολυπειρίαν ποθεί τις, οίδε τα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αρχαία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και τα μέλλοντα εικάζειν,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επίσταται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στροφάς λόγων και λύσεις αινιγμάτων, σημεία και τέρατα προγινώσκει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εκβάσεις </w:t>
      </w:r>
      <w:r w:rsidRPr="005C1758">
        <w:rPr>
          <w:rFonts w:ascii="Palatino Linotype" w:hAnsi="Palatino Linotype" w:cs="Trebuchet MS"/>
          <w:color w:val="C00000"/>
          <w:lang w:eastAsia="el-GR"/>
        </w:rPr>
        <w:t>καιρών και χρόνων</w:t>
      </w:r>
      <w:r w:rsidRPr="005C1758">
        <w:rPr>
          <w:rFonts w:ascii="Palatino Linotype" w:hAnsi="Palatino Linotype"/>
          <w:color w:val="C00000"/>
          <w:lang w:eastAsia="el-GR"/>
        </w:rPr>
        <w:t xml:space="preserve">.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Έκρινα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τοίνυν ταύτην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αγάγεσθαι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προς συμβίωσιν, ειδώς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ότι έσται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μοι σύμβουλος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αγαθών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και παραίνεσις φροντίδων και λύπης,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έξω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δι’ αυτήν δόξαν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όχλοις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και τιμήν παρά πρεσβυτέροις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νέος,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οξύς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ευρεθήσομαι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κρίσει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όψει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δυναστών θαυμασθήσομαι. Σιγώντά </w:t>
      </w:r>
      <w:r w:rsidRPr="005C1758">
        <w:rPr>
          <w:rFonts w:ascii="Palatino Linotype" w:hAnsi="Palatino Linotype"/>
          <w:color w:val="C00000"/>
          <w:lang w:eastAsia="el-GR"/>
        </w:rPr>
        <w:t xml:space="preserve">με περιμενούσι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και φθεγγομένω προσέξουσι και λαλούντος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επί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πλείον χείρα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επιθήσουσιν επί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στόμα αυτών.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Έξω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δι’ αυτήν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αθανασίαν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και μνήμην αιώνιον τοις μετ’ </w:t>
      </w:r>
      <w:r w:rsidRPr="005C1758">
        <w:rPr>
          <w:rFonts w:ascii="Palatino Linotype" w:hAnsi="Palatino Linotype" w:cs="Arial"/>
          <w:color w:val="C00000"/>
          <w:lang w:eastAsia="el-GR"/>
        </w:rPr>
        <w:t>εμέ απολείψω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. Διοικήσω λαούς,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έθνη υποταγήσεταί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μοι. Φοβηθήσονταί με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ακούσαντες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τύραννοι φρικτοί,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πλήθει φανούμαι </w:t>
      </w:r>
      <w:r w:rsidRPr="005C1758">
        <w:rPr>
          <w:rFonts w:ascii="Palatino Linotype" w:hAnsi="Palatino Linotype" w:cs="Arial"/>
          <w:color w:val="C00000"/>
          <w:lang w:eastAsia="el-GR"/>
        </w:rPr>
        <w:t>αγαθός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πολέμω </w:t>
      </w:r>
      <w:r w:rsidRPr="005C1758">
        <w:rPr>
          <w:rFonts w:ascii="Palatino Linotype" w:hAnsi="Palatino Linotype" w:cs="Arial"/>
          <w:color w:val="C00000"/>
          <w:lang w:eastAsia="el-GR"/>
        </w:rPr>
        <w:t>ανδρείος</w:t>
      </w:r>
      <w:r w:rsidRPr="005C1758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C1758" w:rsidRDefault="00FF31D2" w:rsidP="00937BA3">
      <w:pPr>
        <w:spacing w:after="0" w:line="360" w:lineRule="auto"/>
        <w:jc w:val="both"/>
        <w:outlineLvl w:val="1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/>
          <w:b/>
          <w:i/>
          <w:color w:val="C00000"/>
          <w:lang w:eastAsia="el-GR"/>
        </w:rPr>
        <w:t xml:space="preserve">Σοφίας Σολομώντος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το </w:t>
      </w: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>Ανάγνωσμα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. (γ</w:t>
      </w: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 xml:space="preserve">´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1-9).</w:t>
      </w:r>
    </w:p>
    <w:p w:rsidR="00FF31D2" w:rsidRPr="005C1758" w:rsidRDefault="00FF31D2" w:rsidP="00937BA3">
      <w:pPr>
        <w:spacing w:after="0" w:line="360" w:lineRule="auto"/>
        <w:jc w:val="both"/>
        <w:outlineLvl w:val="1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Δικαίων ψυχαί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χειρί Θεού, και ου μη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άψηται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αυτών βάσανος.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Έδοξαν εν οφθαλμοίς αφρόνων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τεθνάναι,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ελογίσθη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κάκωσις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 έξοδος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αυτών,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 αφ’ ημών </w:t>
      </w:r>
      <w:r w:rsidRPr="005C1758">
        <w:rPr>
          <w:rFonts w:ascii="Palatino Linotype" w:hAnsi="Palatino Linotype" w:cs="Trebuchet MS"/>
          <w:color w:val="C00000"/>
          <w:lang w:eastAsia="el-GR"/>
        </w:rPr>
        <w:t>πορεία σύντριμμα</w:t>
      </w:r>
      <w:r w:rsidRPr="005C1758">
        <w:rPr>
          <w:rFonts w:ascii="Palatino Linotype" w:hAnsi="Palatino Linotype"/>
          <w:color w:val="C00000"/>
          <w:lang w:eastAsia="el-GR"/>
        </w:rPr>
        <w:t xml:space="preserve">· οι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δε εισιν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ειρήνη. Και γαρ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όψει ανθρώπων εάν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κολασθώσιν,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 ελπίς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αυτών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αθανασίας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πλήρης.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ολίγα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παιδευθέντες, μεγάλα ευεργετηθήσονται·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ότι ο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Θεός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επείρασεν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αυτούς, και εύρεν αυτούς </w:t>
      </w:r>
      <w:r w:rsidRPr="005C1758">
        <w:rPr>
          <w:rFonts w:ascii="Palatino Linotype" w:hAnsi="Palatino Linotype" w:cs="Arial"/>
          <w:color w:val="C00000"/>
          <w:lang w:eastAsia="el-GR"/>
        </w:rPr>
        <w:t>αξίους εαυτού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χρυσόν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χωνευτηρίω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εδοκίμασεν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αυτούς, </w:t>
      </w:r>
      <w:r w:rsidRPr="005C1758">
        <w:rPr>
          <w:rFonts w:ascii="Palatino Linotype" w:hAnsi="Palatino Linotype"/>
          <w:color w:val="C00000"/>
          <w:lang w:eastAsia="el-GR"/>
        </w:rPr>
        <w:t xml:space="preserve">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ως ολοκάρπωμα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θυσίας προσεδέξατο αυτούς.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καιρώ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επισκοπής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αυτών </w:t>
      </w:r>
      <w:r w:rsidRPr="005C1758">
        <w:rPr>
          <w:rFonts w:ascii="Palatino Linotype" w:hAnsi="Palatino Linotype" w:cs="Arial"/>
          <w:color w:val="C00000"/>
          <w:lang w:eastAsia="el-GR"/>
        </w:rPr>
        <w:t>αναλάμψουσι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σπινθήρες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καλάμη διαδραμούνται. Κρινούσιν </w:t>
      </w:r>
      <w:r w:rsidRPr="005C1758">
        <w:rPr>
          <w:rFonts w:ascii="Palatino Linotype" w:hAnsi="Palatino Linotype" w:cs="Arial"/>
          <w:color w:val="C00000"/>
          <w:lang w:eastAsia="el-GR"/>
        </w:rPr>
        <w:t>έθνη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και κρατήσουσι λαών, και βασιλεύσει αυτών Κύριος εις τους αιώνας. Οι πεποιθότες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επ  </w:t>
      </w:r>
      <w:r w:rsidRPr="005C1758">
        <w:rPr>
          <w:rFonts w:ascii="Palatino Linotype" w:hAnsi="Palatino Linotype" w:cs="Trebuchet MS"/>
          <w:color w:val="C00000"/>
          <w:lang w:eastAsia="el-GR"/>
        </w:rPr>
        <w:t>α</w:t>
      </w:r>
      <w:r w:rsidRPr="005C1758">
        <w:rPr>
          <w:rFonts w:ascii="Palatino Linotype" w:hAnsi="Palatino Linotype" w:cs="Arial"/>
          <w:color w:val="C00000"/>
          <w:lang w:eastAsia="el-GR"/>
        </w:rPr>
        <w:t>ὐ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τόν, συνήσουσιν </w:t>
      </w:r>
      <w:r w:rsidRPr="005C1758">
        <w:rPr>
          <w:rFonts w:ascii="Palatino Linotype" w:hAnsi="Palatino Linotype" w:cs="Arial"/>
          <w:color w:val="C00000"/>
          <w:lang w:eastAsia="el-GR"/>
        </w:rPr>
        <w:t>αλήθειαν</w:t>
      </w:r>
      <w:r w:rsidRPr="005C1758">
        <w:rPr>
          <w:rFonts w:ascii="Palatino Linotype" w:hAnsi="Palatino Linotype"/>
          <w:color w:val="C00000"/>
          <w:lang w:eastAsia="el-GR"/>
        </w:rPr>
        <w:t xml:space="preserve">, και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οι πιστοί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αγάπη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προσμενούσιν αυτώ·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ότι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χάρις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έλεος 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τοις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οσίοις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αυτού,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επισκοπή 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τοις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εκλεκτοίς </w:t>
      </w:r>
      <w:r w:rsidRPr="005C1758">
        <w:rPr>
          <w:rFonts w:ascii="Palatino Linotype" w:hAnsi="Palatino Linotype" w:cs="Trebuchet MS"/>
          <w:color w:val="C00000"/>
          <w:lang w:eastAsia="el-GR"/>
        </w:rPr>
        <w:t>αυτού.</w:t>
      </w:r>
    </w:p>
    <w:p w:rsidR="00FF31D2" w:rsidRPr="005C1758" w:rsidRDefault="00FF31D2" w:rsidP="00937BA3">
      <w:pPr>
        <w:spacing w:after="0" w:line="360" w:lineRule="auto"/>
        <w:jc w:val="both"/>
        <w:outlineLvl w:val="1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/>
          <w:b/>
          <w:i/>
          <w:color w:val="C00000"/>
          <w:lang w:eastAsia="el-GR"/>
        </w:rPr>
        <w:t xml:space="preserve">Σοφίας Σολομώντος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το </w:t>
      </w: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>Ανάγνωσμα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. (ε</w:t>
      </w: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 xml:space="preserve">´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15-23, στ</w:t>
      </w: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 xml:space="preserve">´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1-3).</w:t>
      </w:r>
    </w:p>
    <w:p w:rsidR="00FF31D2" w:rsidRPr="005C1758" w:rsidRDefault="00FF31D2" w:rsidP="00937BA3">
      <w:pPr>
        <w:spacing w:after="0" w:line="360" w:lineRule="auto"/>
        <w:jc w:val="both"/>
        <w:outlineLvl w:val="1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Δίκαιοι εις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τον αιώνα ζώσι,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Κυρίω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μισθός αυτών,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φροντίς αυτών </w:t>
      </w:r>
      <w:r w:rsidRPr="005C1758">
        <w:rPr>
          <w:rFonts w:ascii="Palatino Linotype" w:hAnsi="Palatino Linotype"/>
          <w:color w:val="C00000"/>
          <w:lang w:eastAsia="el-GR"/>
        </w:rPr>
        <w:t xml:space="preserve">παρά </w:t>
      </w:r>
      <w:r w:rsidRPr="005C1758">
        <w:rPr>
          <w:rFonts w:ascii="Palatino Linotype" w:hAnsi="Palatino Linotype" w:cs="Arial"/>
          <w:color w:val="C00000"/>
          <w:lang w:eastAsia="el-GR"/>
        </w:rPr>
        <w:t>Υψίστω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. Δια τούτο λήψονται το βασίλειον της ευπρεπείας, και το διάδημα του κάλλους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χειρός Κυρίου·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ότι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τη δεξιά αυτού σκεπάσει αυτούς, και τω βραχίονι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υπερασπιεί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αυτών. Λήψεται πανοπλίαν τον ζήλον αυτού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οπλοποιήσει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την κτίσιν εις </w:t>
      </w:r>
      <w:r w:rsidRPr="005C1758">
        <w:rPr>
          <w:rFonts w:ascii="Palatino Linotype" w:hAnsi="Palatino Linotype" w:cs="Arial"/>
          <w:color w:val="C00000"/>
          <w:lang w:eastAsia="el-GR"/>
        </w:rPr>
        <w:t>άμυναν εχθρών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Ενδύσεται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θώρακα δικαιοσύνην και περιθήσεται κόρυθα κρίσιν </w:t>
      </w:r>
      <w:r w:rsidRPr="005C1758">
        <w:rPr>
          <w:rFonts w:ascii="Palatino Linotype" w:hAnsi="Palatino Linotype" w:cs="Arial"/>
          <w:color w:val="C00000"/>
          <w:lang w:eastAsia="el-GR"/>
        </w:rPr>
        <w:t>ανυπόκριτον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. Λήψεται </w:t>
      </w:r>
      <w:r w:rsidRPr="005C1758">
        <w:rPr>
          <w:rFonts w:ascii="Palatino Linotype" w:hAnsi="Palatino Linotype" w:cs="Arial"/>
          <w:color w:val="C00000"/>
          <w:lang w:eastAsia="el-GR"/>
        </w:rPr>
        <w:t>ασπίδα ακαταμάχητον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>οσιότητα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·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οξυνεί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δε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απότομον οργήν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εις </w:t>
      </w:r>
      <w:r w:rsidRPr="005C1758">
        <w:rPr>
          <w:rFonts w:ascii="Palatino Linotype" w:hAnsi="Palatino Linotype" w:cs="Arial"/>
          <w:color w:val="C00000"/>
          <w:lang w:eastAsia="el-GR"/>
        </w:rPr>
        <w:t>ρομφαίαν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. Συνεκπολεμήσει αυτώ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κόσμος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επί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τους παράφρονας· πορεύσονται εύστοχοι βολίδες </w:t>
      </w:r>
      <w:r w:rsidRPr="005C1758">
        <w:rPr>
          <w:rFonts w:ascii="Palatino Linotype" w:hAnsi="Palatino Linotype" w:cs="Arial"/>
          <w:color w:val="C00000"/>
          <w:lang w:eastAsia="el-GR"/>
        </w:rPr>
        <w:t>αστραπών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ως από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ευκύκλου </w:t>
      </w:r>
      <w:r w:rsidRPr="005C1758">
        <w:rPr>
          <w:rFonts w:ascii="Palatino Linotype" w:hAnsi="Palatino Linotype"/>
          <w:color w:val="C00000"/>
          <w:lang w:eastAsia="el-GR"/>
        </w:rPr>
        <w:t xml:space="preserve">τόξου, των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νεφών,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επί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σκοπόν </w:t>
      </w:r>
      <w:r w:rsidRPr="005C1758">
        <w:rPr>
          <w:rFonts w:ascii="Palatino Linotype" w:hAnsi="Palatino Linotype" w:cs="Arial"/>
          <w:color w:val="C00000"/>
          <w:lang w:eastAsia="el-GR"/>
        </w:rPr>
        <w:t>αλούνται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πετροβόλου θυμού πλήρεις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ριφήσονται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χάλαζαι.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Αγανακτήσει </w:t>
      </w:r>
      <w:r w:rsidRPr="005C1758">
        <w:rPr>
          <w:rFonts w:ascii="Palatino Linotype" w:hAnsi="Palatino Linotype" w:cs="Trebuchet MS"/>
          <w:color w:val="C00000"/>
          <w:lang w:eastAsia="el-GR"/>
        </w:rPr>
        <w:t>κατ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  </w:t>
      </w:r>
      <w:r w:rsidRPr="005C1758">
        <w:rPr>
          <w:rFonts w:ascii="Palatino Linotype" w:hAnsi="Palatino Linotype" w:cs="Trebuchet MS"/>
          <w:color w:val="C00000"/>
          <w:lang w:eastAsia="el-GR"/>
        </w:rPr>
        <w:t>α</w:t>
      </w:r>
      <w:r w:rsidRPr="005C1758">
        <w:rPr>
          <w:rFonts w:ascii="Palatino Linotype" w:hAnsi="Palatino Linotype" w:cs="Arial"/>
          <w:color w:val="C00000"/>
          <w:lang w:eastAsia="el-GR"/>
        </w:rPr>
        <w:t>ὐ</w:t>
      </w:r>
      <w:r w:rsidRPr="005C1758">
        <w:rPr>
          <w:rFonts w:ascii="Palatino Linotype" w:hAnsi="Palatino Linotype" w:cs="Trebuchet MS"/>
          <w:color w:val="C00000"/>
          <w:lang w:eastAsia="el-GR"/>
        </w:rPr>
        <w:t>τ</w:t>
      </w:r>
      <w:r w:rsidRPr="005C1758">
        <w:rPr>
          <w:rFonts w:ascii="Palatino Linotype" w:hAnsi="Palatino Linotype" w:cs="Arial"/>
          <w:color w:val="C00000"/>
          <w:lang w:eastAsia="el-GR"/>
        </w:rPr>
        <w:t>ῶ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ύδωρ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θαλάσσης· ποταμοί δε συγκλύσουσιν </w:t>
      </w:r>
      <w:r w:rsidRPr="005C1758">
        <w:rPr>
          <w:rFonts w:ascii="Palatino Linotype" w:hAnsi="Palatino Linotype" w:cs="Arial"/>
          <w:color w:val="C00000"/>
          <w:lang w:eastAsia="el-GR"/>
        </w:rPr>
        <w:t>αποτόμως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Αντιστήσεται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αυτοίς πνεύμα δυνάμεως,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λαίλαψ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εκλικμήσει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αυτούς,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ερημώσει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πάσαν την γην </w:t>
      </w:r>
      <w:r w:rsidRPr="005C1758">
        <w:rPr>
          <w:rFonts w:ascii="Palatino Linotype" w:hAnsi="Palatino Linotype" w:cs="Arial"/>
          <w:color w:val="C00000"/>
          <w:lang w:eastAsia="el-GR"/>
        </w:rPr>
        <w:t>ανομία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κακοπραγία περιτρέψει θρόνους δυναστών.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Ακούσατε </w:t>
      </w:r>
      <w:r w:rsidRPr="005C1758">
        <w:rPr>
          <w:rFonts w:ascii="Palatino Linotype" w:hAnsi="Palatino Linotype" w:cs="Trebuchet MS"/>
          <w:color w:val="C00000"/>
          <w:lang w:eastAsia="el-GR"/>
        </w:rPr>
        <w:t>ουν, Βασιλείς, και σύνετε</w:t>
      </w:r>
      <w:r w:rsidRPr="005C1758">
        <w:rPr>
          <w:rFonts w:ascii="Palatino Linotype" w:hAnsi="Palatino Linotype"/>
          <w:color w:val="C00000"/>
          <w:lang w:eastAsia="el-GR"/>
        </w:rPr>
        <w:t xml:space="preserve">· μάθετε Δικασταί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περάτων γης·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ενωτίσασθε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οι κρατούντες πλήθους, και γεγαυρωμένοι </w:t>
      </w:r>
      <w:r w:rsidRPr="005C1758">
        <w:rPr>
          <w:rFonts w:ascii="Palatino Linotype" w:hAnsi="Palatino Linotype" w:cs="Arial"/>
          <w:color w:val="C00000"/>
          <w:lang w:eastAsia="el-GR"/>
        </w:rPr>
        <w:t>επί όχλοις εθνών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·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ότι εδόθη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παρά Κυρίου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κράτησις </w:t>
      </w:r>
      <w:r w:rsidRPr="005C1758">
        <w:rPr>
          <w:rFonts w:ascii="Palatino Linotype" w:hAnsi="Palatino Linotype" w:cs="Arial"/>
          <w:color w:val="C00000"/>
          <w:lang w:eastAsia="el-GR"/>
        </w:rPr>
        <w:t>υμίν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δυναστεία παρά </w:t>
      </w:r>
      <w:r w:rsidRPr="005C1758">
        <w:rPr>
          <w:rFonts w:ascii="Palatino Linotype" w:hAnsi="Palatino Linotype" w:cs="Arial"/>
          <w:color w:val="C00000"/>
          <w:lang w:eastAsia="el-GR"/>
        </w:rPr>
        <w:t>Υψίστου</w:t>
      </w:r>
      <w:r w:rsidRPr="005C1758">
        <w:rPr>
          <w:rFonts w:ascii="Palatino Linotype" w:hAnsi="Palatino Linotype"/>
          <w:color w:val="C00000"/>
          <w:lang w:eastAsia="el-GR"/>
        </w:rPr>
        <w:t>.</w:t>
      </w:r>
    </w:p>
    <w:p w:rsidR="00FF31D2" w:rsidRPr="00937BA3" w:rsidRDefault="00FF31D2" w:rsidP="00937BA3">
      <w:pPr>
        <w:spacing w:after="0" w:line="360" w:lineRule="auto"/>
        <w:jc w:val="both"/>
        <w:outlineLvl w:val="1"/>
        <w:rPr>
          <w:rFonts w:ascii="Palatino Linotype" w:hAnsi="Palatino Linotype"/>
          <w:color w:val="CCCCCC"/>
          <w:lang w:eastAsia="el-GR"/>
        </w:rPr>
      </w:pP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/>
          <w:b/>
          <w:i/>
          <w:color w:val="C00000"/>
          <w:lang w:eastAsia="el-GR"/>
        </w:rPr>
        <w:t xml:space="preserve">Εις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την Λιτήν, </w:t>
      </w: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 xml:space="preserve">Ιδιόμελον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 xml:space="preserve">. </w:t>
      </w: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α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 xml:space="preserve"> 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λαμπρός στρατηλάτης </w:t>
      </w:r>
      <w:r w:rsidRPr="005C1758">
        <w:rPr>
          <w:rFonts w:ascii="Palatino Linotype" w:hAnsi="Palatino Linotype"/>
          <w:color w:val="C00000"/>
          <w:lang w:eastAsia="el-GR"/>
        </w:rPr>
        <w:t xml:space="preserve">Νικόλαος,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 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Βουνένοις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αγλαΐας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νίκης δεξάμενος, τη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αθλήσει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αυτού τας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άνω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ταξιαρχίας κατηύφρανε. Και συν αυταίς αυλιζόμενος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πόλω, και </w:t>
      </w:r>
      <w:r w:rsidRPr="005C1758">
        <w:rPr>
          <w:rFonts w:ascii="Palatino Linotype" w:hAnsi="Palatino Linotype" w:cs="Arial"/>
          <w:color w:val="C00000"/>
          <w:lang w:eastAsia="el-GR"/>
        </w:rPr>
        <w:t>αγαλλόμενος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επίγειον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τοις πιστοίς πανήγυριν </w:t>
      </w:r>
      <w:r w:rsidRPr="005C1758">
        <w:rPr>
          <w:rFonts w:ascii="Palatino Linotype" w:hAnsi="Palatino Linotype" w:cs="Arial"/>
          <w:color w:val="C00000"/>
          <w:lang w:eastAsia="el-GR"/>
        </w:rPr>
        <w:t>ήγειρεν</w:t>
      </w:r>
      <w:r w:rsidRPr="005C1758">
        <w:rPr>
          <w:rFonts w:ascii="Palatino Linotype" w:hAnsi="Palatino Linotype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επευλογών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τους δι’ αυτόν </w:t>
      </w:r>
      <w:r w:rsidRPr="005C1758">
        <w:rPr>
          <w:rFonts w:ascii="Palatino Linotype" w:hAnsi="Palatino Linotype" w:cs="Arial"/>
          <w:color w:val="C00000"/>
          <w:lang w:eastAsia="el-GR"/>
        </w:rPr>
        <w:t>ηθροισμένους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. Αυτόν ουν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ημείς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τιμήσωμεν κατά χρέος,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ασιγήτως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πρεσβεύοντα τω ευσπλάγχνω Κυρίω της δόξης, καταπέμψαι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ημίν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πλούσιον </w:t>
      </w:r>
      <w:r w:rsidRPr="005C1758">
        <w:rPr>
          <w:rFonts w:ascii="Palatino Linotype" w:hAnsi="Palatino Linotype" w:cs="Arial"/>
          <w:color w:val="C00000"/>
          <w:lang w:eastAsia="el-GR"/>
        </w:rPr>
        <w:t>έλεος</w:t>
      </w:r>
      <w:r w:rsidRPr="005C1758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Default="00FF31D2" w:rsidP="005C1758">
      <w:pPr>
        <w:spacing w:after="0" w:line="360" w:lineRule="auto"/>
        <w:jc w:val="center"/>
        <w:rPr>
          <w:rFonts w:ascii="Palatino Linotype" w:hAnsi="Palatino Linotype" w:cs="Arial"/>
          <w:i/>
          <w:color w:val="C00000"/>
          <w:lang w:eastAsia="el-GR"/>
        </w:rPr>
      </w:pP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β’ 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Σήμερον πνευματικώς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ευφρανθώμεν,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επί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τη μνήμη του </w:t>
      </w:r>
      <w:r w:rsidRPr="005C1758">
        <w:rPr>
          <w:rFonts w:ascii="Palatino Linotype" w:hAnsi="Palatino Linotype" w:cs="Arial"/>
          <w:color w:val="C00000"/>
          <w:lang w:eastAsia="el-GR"/>
        </w:rPr>
        <w:t>αλκίφρονος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Οσιομάρτυρος </w:t>
      </w:r>
      <w:r w:rsidRPr="005C1758">
        <w:rPr>
          <w:rFonts w:ascii="Palatino Linotype" w:hAnsi="Palatino Linotype"/>
          <w:color w:val="C00000"/>
          <w:lang w:eastAsia="el-GR"/>
        </w:rPr>
        <w:t xml:space="preserve">Νικολάου. Ούτος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γαρ τα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όπλα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του φωτός </w:t>
      </w:r>
      <w:r w:rsidRPr="005C1758">
        <w:rPr>
          <w:rFonts w:ascii="Palatino Linotype" w:hAnsi="Palatino Linotype" w:cs="Arial"/>
          <w:color w:val="C00000"/>
          <w:lang w:eastAsia="el-GR"/>
        </w:rPr>
        <w:t>ενδυσάμενος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το σκότος της των </w:t>
      </w:r>
      <w:r w:rsidRPr="005C1758">
        <w:rPr>
          <w:rFonts w:ascii="Palatino Linotype" w:hAnsi="Palatino Linotype" w:cs="Arial"/>
          <w:color w:val="C00000"/>
          <w:lang w:eastAsia="el-GR"/>
        </w:rPr>
        <w:t>Αράβων ασεβείας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ταχέως διεσκέδασε. Την δε ευσέβειαν μετά παρρησίας </w:t>
      </w:r>
      <w:r w:rsidRPr="005C1758">
        <w:rPr>
          <w:rFonts w:ascii="Palatino Linotype" w:hAnsi="Palatino Linotype" w:cs="Arial"/>
          <w:color w:val="C00000"/>
          <w:lang w:eastAsia="el-GR"/>
        </w:rPr>
        <w:t>ανακηρύξας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τη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ιδία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αυτού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ετρώθη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λόγχη,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αναβεβηκώς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ουν προς Χριστόν τον Θεόν νικηφόρως, πρεσβεύει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αδιαλείπτως υπέρ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των ψυχών </w:t>
      </w:r>
      <w:r w:rsidRPr="005C1758">
        <w:rPr>
          <w:rFonts w:ascii="Palatino Linotype" w:hAnsi="Palatino Linotype" w:cs="Arial"/>
          <w:color w:val="C00000"/>
          <w:lang w:eastAsia="el-GR"/>
        </w:rPr>
        <w:t>ημών</w:t>
      </w:r>
      <w:r w:rsidRPr="005C1758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γ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 xml:space="preserve"> 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Χριστού στρατιώτης,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εχθρόν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κατηγωνίσω </w:t>
      </w:r>
      <w:r w:rsidRPr="005C1758">
        <w:rPr>
          <w:rFonts w:ascii="Palatino Linotype" w:hAnsi="Palatino Linotype" w:cs="Arial"/>
          <w:color w:val="C00000"/>
          <w:lang w:eastAsia="el-GR"/>
        </w:rPr>
        <w:t>ασεβέστατον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σοφία φθεγμάτων και δυνάμει, τη δοθείση σοι ουρανόθεν,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Οσιομάρτυς </w:t>
      </w:r>
      <w:r w:rsidRPr="005C1758">
        <w:rPr>
          <w:rFonts w:ascii="Palatino Linotype" w:hAnsi="Palatino Linotype"/>
          <w:color w:val="C00000"/>
          <w:lang w:eastAsia="el-GR"/>
        </w:rPr>
        <w:t xml:space="preserve">Νικόλαε. Διο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και Ευφημιανόν, τον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λέπρας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ανιάτως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πάσχοντα, </w:t>
      </w:r>
      <w:r w:rsidRPr="005C1758">
        <w:rPr>
          <w:rFonts w:ascii="Palatino Linotype" w:hAnsi="Palatino Linotype" w:cs="Arial"/>
          <w:color w:val="C00000"/>
          <w:lang w:eastAsia="el-GR"/>
        </w:rPr>
        <w:t>ηξιώθης ιάσαι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και θαυμάτων ποικίλων αυτουργός </w:t>
      </w:r>
      <w:r w:rsidRPr="005C1758">
        <w:rPr>
          <w:rFonts w:ascii="Palatino Linotype" w:hAnsi="Palatino Linotype"/>
          <w:color w:val="C00000"/>
          <w:lang w:eastAsia="el-GR"/>
        </w:rPr>
        <w:t xml:space="preserve">γενέσθαι, Βουνένων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έμπνουν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θησαύρισμα. Τη ση δόξη ουν </w:t>
      </w:r>
      <w:r w:rsidRPr="005C1758">
        <w:rPr>
          <w:rFonts w:ascii="Palatino Linotype" w:hAnsi="Palatino Linotype" w:cs="Arial"/>
          <w:color w:val="C00000"/>
          <w:lang w:eastAsia="el-GR"/>
        </w:rPr>
        <w:t>αγαλλομένη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 ομήγυρις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5C1758">
        <w:rPr>
          <w:rFonts w:ascii="Palatino Linotype" w:hAnsi="Palatino Linotype" w:cs="Arial"/>
          <w:color w:val="C00000"/>
          <w:lang w:eastAsia="el-GR"/>
        </w:rPr>
        <w:t>Ορθοδόξων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πλουτούσά σε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αρωγόν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5C1758">
        <w:rPr>
          <w:rFonts w:ascii="Palatino Linotype" w:hAnsi="Palatino Linotype" w:cs="Arial"/>
          <w:color w:val="C00000"/>
          <w:lang w:eastAsia="el-GR"/>
        </w:rPr>
        <w:t>ακέστορα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απεκδέχεται ασμένως </w:t>
      </w:r>
      <w:r w:rsidRPr="005C1758">
        <w:rPr>
          <w:rFonts w:ascii="Palatino Linotype" w:hAnsi="Palatino Linotype" w:cs="Trebuchet MS"/>
          <w:color w:val="C00000"/>
          <w:lang w:eastAsia="el-GR"/>
        </w:rPr>
        <w:t>τας προς Κύριον πρεσβείαις σου.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δ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Δεύτε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λαοί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ψαλτηρίω και κιθάρα,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ασματικώς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ευφημήσωμεν, τον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εξαναστάντα εκ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Τάφου, Χριστόν τον Κύριον. Σήμερον γαρ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ανέτειλεν ως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πανευφρόσυνον </w:t>
      </w:r>
      <w:r w:rsidRPr="005C1758">
        <w:rPr>
          <w:rFonts w:ascii="Palatino Linotype" w:hAnsi="Palatino Linotype" w:cs="Arial"/>
          <w:color w:val="C00000"/>
          <w:lang w:eastAsia="el-GR"/>
        </w:rPr>
        <w:t>έαρ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μυροβόλος μνήμη </w:t>
      </w:r>
      <w:r w:rsidRPr="005C1758">
        <w:rPr>
          <w:rFonts w:ascii="Palatino Linotype" w:hAnsi="Palatino Linotype"/>
          <w:color w:val="C00000"/>
          <w:lang w:eastAsia="el-GR"/>
        </w:rPr>
        <w:t xml:space="preserve">Νικολάου του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γεραρού </w:t>
      </w:r>
      <w:r w:rsidRPr="005C1758">
        <w:rPr>
          <w:rFonts w:ascii="Palatino Linotype" w:hAnsi="Palatino Linotype" w:cs="Arial"/>
          <w:color w:val="C00000"/>
          <w:lang w:eastAsia="el-GR"/>
        </w:rPr>
        <w:t>Οσιομάρτυρος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. Αυτόν και νυν </w:t>
      </w:r>
      <w:r w:rsidRPr="005C1758">
        <w:rPr>
          <w:rFonts w:ascii="Palatino Linotype" w:hAnsi="Palatino Linotype" w:cs="Arial"/>
          <w:color w:val="C00000"/>
          <w:lang w:eastAsia="el-GR"/>
        </w:rPr>
        <w:t>ικετεύσωμεν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του πρεσβεύειν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απαύστως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τω νικητή του θανάτου, δωρήσασθαι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ημίν </w:t>
      </w:r>
      <w:r w:rsidRPr="005C1758">
        <w:rPr>
          <w:rFonts w:ascii="Palatino Linotype" w:hAnsi="Palatino Linotype" w:cs="Trebuchet MS"/>
          <w:color w:val="C00000"/>
          <w:lang w:eastAsia="el-GR"/>
        </w:rPr>
        <w:t>ζωήν την αιώνιον.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/>
          <w:b/>
          <w:i/>
          <w:color w:val="C00000"/>
          <w:lang w:eastAsia="el-GR"/>
        </w:rPr>
        <w:t xml:space="preserve">Δόξα. </w:t>
      </w:r>
      <w:r w:rsidRPr="005C1758">
        <w:rPr>
          <w:rFonts w:ascii="Palatino Linotype" w:hAnsi="Palatino Linotype" w:cs="Arial"/>
          <w:b/>
          <w:i/>
          <w:color w:val="C00000"/>
          <w:lang w:eastAsia="el-GR"/>
        </w:rPr>
        <w:t xml:space="preserve">Ο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αυτός.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Τον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νοερόν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αδάμαντα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της ευψυχίας </w:t>
      </w:r>
      <w:r w:rsidRPr="005C1758">
        <w:rPr>
          <w:rFonts w:ascii="Palatino Linotype" w:hAnsi="Palatino Linotype" w:cs="Arial"/>
          <w:color w:val="C00000"/>
          <w:lang w:eastAsia="el-GR"/>
        </w:rPr>
        <w:t>αδελφοί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πνευματικώς τιμήσωμεν, </w:t>
      </w:r>
      <w:r w:rsidRPr="005C1758">
        <w:rPr>
          <w:rFonts w:ascii="Palatino Linotype" w:hAnsi="Palatino Linotype"/>
          <w:color w:val="C00000"/>
          <w:lang w:eastAsia="el-GR"/>
        </w:rPr>
        <w:t xml:space="preserve">Νικόλαον τον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νέον </w:t>
      </w:r>
      <w:r w:rsidRPr="005C1758">
        <w:rPr>
          <w:rFonts w:ascii="Palatino Linotype" w:hAnsi="Palatino Linotype" w:cs="Arial"/>
          <w:color w:val="C00000"/>
          <w:lang w:eastAsia="el-GR"/>
        </w:rPr>
        <w:t>Οσιομάρτυρα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τον καρτερώς </w:t>
      </w:r>
      <w:r w:rsidRPr="005C1758">
        <w:rPr>
          <w:rFonts w:ascii="Palatino Linotype" w:hAnsi="Palatino Linotype" w:cs="Arial"/>
          <w:color w:val="C00000"/>
          <w:lang w:eastAsia="el-GR"/>
        </w:rPr>
        <w:t>ασκήσαντα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αθλήσαντα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γενναίως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τοις Βουνένοις. Ούτος γαρ παραδούς το φθειρόμενον </w:t>
      </w:r>
      <w:r w:rsidRPr="005C1758">
        <w:rPr>
          <w:rFonts w:ascii="Palatino Linotype" w:hAnsi="Palatino Linotype"/>
          <w:color w:val="C00000"/>
          <w:lang w:eastAsia="el-GR"/>
        </w:rPr>
        <w:t xml:space="preserve">σαρκίον, πόνοις και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πλείσταις κολάσεσι, ταις παρανόμοις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ορδαίς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5C1758">
        <w:rPr>
          <w:rFonts w:ascii="Palatino Linotype" w:hAnsi="Palatino Linotype" w:cs="Arial"/>
          <w:color w:val="C00000"/>
          <w:lang w:eastAsia="el-GR"/>
        </w:rPr>
        <w:t>Αράβων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την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αθάνατον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αυτού ψυχήν </w:t>
      </w:r>
      <w:r w:rsidRPr="005C1758">
        <w:rPr>
          <w:rFonts w:ascii="Palatino Linotype" w:hAnsi="Palatino Linotype" w:cs="Arial"/>
          <w:color w:val="C00000"/>
          <w:lang w:eastAsia="el-GR"/>
        </w:rPr>
        <w:t>ετήρησεν αμόλυντον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. Και νυν λευχειμονών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τη ουρανίω παστάδι, και παρρησίαν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έχων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τω Βασιλεί των </w:t>
      </w:r>
      <w:r w:rsidRPr="005C1758">
        <w:rPr>
          <w:rFonts w:ascii="Palatino Linotype" w:hAnsi="Palatino Linotype" w:cs="Arial"/>
          <w:color w:val="C00000"/>
          <w:lang w:eastAsia="el-GR"/>
        </w:rPr>
        <w:t>απάντων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απαύστως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Αυτώ πρεσβεύει, δωρηθήναι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ημίν </w:t>
      </w:r>
      <w:r w:rsidRPr="005C1758">
        <w:rPr>
          <w:rFonts w:ascii="Palatino Linotype" w:hAnsi="Palatino Linotype"/>
          <w:color w:val="C00000"/>
          <w:lang w:eastAsia="el-GR"/>
        </w:rPr>
        <w:t xml:space="preserve">πταισμάτων </w:t>
      </w:r>
      <w:r w:rsidRPr="005C1758">
        <w:rPr>
          <w:rFonts w:ascii="Palatino Linotype" w:hAnsi="Palatino Linotype" w:cs="Arial"/>
          <w:color w:val="C00000"/>
          <w:lang w:eastAsia="el-GR"/>
        </w:rPr>
        <w:t>άφεσιν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και το μέγα </w:t>
      </w:r>
      <w:r w:rsidRPr="005C1758">
        <w:rPr>
          <w:rFonts w:ascii="Palatino Linotype" w:hAnsi="Palatino Linotype" w:cs="Arial"/>
          <w:color w:val="C00000"/>
          <w:lang w:eastAsia="el-GR"/>
        </w:rPr>
        <w:t>έλεος</w:t>
      </w:r>
      <w:r w:rsidRPr="005C1758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5C175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C1758">
        <w:rPr>
          <w:rFonts w:ascii="Palatino Linotype" w:hAnsi="Palatino Linotype"/>
          <w:b/>
          <w:i/>
          <w:color w:val="C00000"/>
          <w:lang w:eastAsia="el-GR"/>
        </w:rPr>
        <w:t xml:space="preserve">Και </w:t>
      </w:r>
      <w:r w:rsidRPr="005C1758">
        <w:rPr>
          <w:rFonts w:ascii="Palatino Linotype" w:hAnsi="Palatino Linotype" w:cs="Trebuchet MS"/>
          <w:b/>
          <w:i/>
          <w:color w:val="C00000"/>
          <w:lang w:eastAsia="el-GR"/>
        </w:rPr>
        <w:t>νυν. Θεοτοκίον.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5C1758">
        <w:rPr>
          <w:rFonts w:ascii="Palatino Linotype" w:hAnsi="Palatino Linotype" w:cs="Trebuchet MS"/>
          <w:color w:val="C00000"/>
          <w:lang w:eastAsia="el-GR"/>
        </w:rPr>
        <w:t>παντοίων κινδύνων...</w:t>
      </w:r>
    </w:p>
    <w:p w:rsidR="00FF31D2" w:rsidRPr="004B0C2C" w:rsidRDefault="00FF31D2" w:rsidP="004B0C2C">
      <w:pPr>
        <w:spacing w:after="0" w:line="360" w:lineRule="auto"/>
        <w:jc w:val="center"/>
        <w:rPr>
          <w:rFonts w:ascii="Palatino Linotype" w:hAnsi="Palatino Linotype"/>
          <w:color w:val="C00000"/>
          <w:lang w:eastAsia="el-GR"/>
        </w:rPr>
      </w:pPr>
      <w:r w:rsidRPr="004B0C2C">
        <w:rPr>
          <w:rFonts w:ascii="Palatino Linotype" w:hAnsi="Palatino Linotype"/>
          <w:i/>
          <w:color w:val="C00000"/>
          <w:lang w:eastAsia="el-GR"/>
        </w:rPr>
        <w:t xml:space="preserve">Εις </w:t>
      </w:r>
      <w:r w:rsidRPr="004B0C2C">
        <w:rPr>
          <w:rFonts w:ascii="Palatino Linotype" w:hAnsi="Palatino Linotype" w:cs="Trebuchet MS"/>
          <w:i/>
          <w:color w:val="C00000"/>
          <w:lang w:eastAsia="el-GR"/>
        </w:rPr>
        <w:t xml:space="preserve">τον στίχον. </w:t>
      </w:r>
      <w:r w:rsidRPr="004B0C2C">
        <w:rPr>
          <w:rFonts w:ascii="Palatino Linotype" w:hAnsi="Palatino Linotype" w:cs="Arial"/>
          <w:i/>
          <w:color w:val="C00000"/>
          <w:lang w:eastAsia="el-GR"/>
        </w:rPr>
        <w:t xml:space="preserve">Ήχος </w:t>
      </w:r>
      <w:r w:rsidRPr="004B0C2C">
        <w:rPr>
          <w:rFonts w:ascii="Palatino Linotype" w:hAnsi="Palatino Linotype" w:cs="Trebuchet MS"/>
          <w:i/>
          <w:color w:val="C00000"/>
          <w:lang w:eastAsia="el-GR"/>
        </w:rPr>
        <w:t>πλ. Α</w:t>
      </w:r>
      <w:r>
        <w:rPr>
          <w:rFonts w:ascii="Palatino Linotype" w:hAnsi="Palatino Linotype" w:cs="Trebuchet MS"/>
          <w:i/>
          <w:color w:val="C00000"/>
          <w:lang w:eastAsia="el-GR"/>
        </w:rPr>
        <w:t>’</w:t>
      </w:r>
      <w:r w:rsidRPr="004B0C2C">
        <w:rPr>
          <w:rFonts w:ascii="Palatino Linotype" w:hAnsi="Palatino Linotype" w:cs="Trebuchet MS"/>
          <w:i/>
          <w:color w:val="C00000"/>
          <w:lang w:eastAsia="el-GR"/>
        </w:rPr>
        <w:t xml:space="preserve"> . Χαίροις </w:t>
      </w:r>
      <w:r w:rsidRPr="004B0C2C">
        <w:rPr>
          <w:rFonts w:ascii="Palatino Linotype" w:hAnsi="Palatino Linotype" w:cs="Arial"/>
          <w:i/>
          <w:color w:val="C00000"/>
          <w:lang w:eastAsia="el-GR"/>
        </w:rPr>
        <w:t>ασκητικών</w:t>
      </w:r>
      <w:r w:rsidRPr="004B0C2C">
        <w:rPr>
          <w:rFonts w:ascii="Palatino Linotype" w:hAnsi="Palatino Linotype" w:cs="Trebuchet MS"/>
          <w:i/>
          <w:color w:val="C00000"/>
          <w:lang w:eastAsia="el-GR"/>
        </w:rPr>
        <w:t>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Χαίροις,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 υπ’ αγάπης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τρωθείς, του ουρανίου Βασιλέως </w:t>
      </w:r>
      <w:r w:rsidRPr="005C1758">
        <w:rPr>
          <w:rFonts w:ascii="Palatino Linotype" w:hAnsi="Palatino Linotype"/>
          <w:color w:val="C00000"/>
          <w:lang w:eastAsia="el-GR"/>
        </w:rPr>
        <w:t xml:space="preserve">Νικόλαε,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οπλίτα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σημειοφόρε, και τη Αυτού στρατιά, στρατευθείς προθύμως, γνώμη κρείττονι. Σοφώς γαρ το βρότειον, και χαμαίζηλον φρόνημα, μισήσας </w:t>
      </w:r>
      <w:r w:rsidRPr="005C1758">
        <w:rPr>
          <w:rFonts w:ascii="Palatino Linotype" w:hAnsi="Palatino Linotype" w:cs="Arial"/>
          <w:color w:val="C00000"/>
          <w:lang w:eastAsia="el-GR"/>
        </w:rPr>
        <w:t>ώφθης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των </w:t>
      </w:r>
      <w:r w:rsidRPr="005C1758">
        <w:rPr>
          <w:rFonts w:ascii="Palatino Linotype" w:hAnsi="Palatino Linotype" w:cs="Arial"/>
          <w:color w:val="C00000"/>
          <w:lang w:eastAsia="el-GR"/>
        </w:rPr>
        <w:t>Αγγέλων ομόζηλος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ευσυμπάθητε, και θεόπνους της πίστεως, κήρυξ γυμνάζων </w:t>
      </w:r>
      <w:r w:rsidRPr="005C1758">
        <w:rPr>
          <w:rFonts w:ascii="Palatino Linotype" w:hAnsi="Palatino Linotype" w:cs="Arial"/>
          <w:color w:val="C00000"/>
          <w:lang w:eastAsia="el-GR"/>
        </w:rPr>
        <w:t>άπαντας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προς βίου τελείωσιν,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αγάπην </w:t>
      </w:r>
      <w:r w:rsidRPr="005C1758">
        <w:rPr>
          <w:rFonts w:ascii="Palatino Linotype" w:hAnsi="Palatino Linotype"/>
          <w:color w:val="C00000"/>
          <w:lang w:eastAsia="el-GR"/>
        </w:rPr>
        <w:t xml:space="preserve">τε σωφροσύνην, και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ψυχοτρόφον </w:t>
      </w:r>
      <w:r w:rsidRPr="005C1758">
        <w:rPr>
          <w:rFonts w:ascii="Palatino Linotype" w:hAnsi="Palatino Linotype" w:cs="Arial"/>
          <w:color w:val="C00000"/>
          <w:lang w:eastAsia="el-GR"/>
        </w:rPr>
        <w:t>εγκράτειαν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. Διο και </w:t>
      </w:r>
      <w:r w:rsidRPr="005C1758">
        <w:rPr>
          <w:rFonts w:ascii="Palatino Linotype" w:hAnsi="Palatino Linotype" w:cs="Arial"/>
          <w:color w:val="C00000"/>
          <w:lang w:eastAsia="el-GR"/>
        </w:rPr>
        <w:t>αλείπτης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προς </w:t>
      </w:r>
      <w:r w:rsidRPr="005C1758">
        <w:rPr>
          <w:rFonts w:ascii="Palatino Linotype" w:hAnsi="Palatino Linotype" w:cs="Arial"/>
          <w:color w:val="C00000"/>
          <w:lang w:eastAsia="el-GR"/>
        </w:rPr>
        <w:t>ενάθλησιν εδείχθης</w:t>
      </w:r>
      <w:r w:rsidRPr="005C1758">
        <w:rPr>
          <w:rFonts w:ascii="Palatino Linotype" w:hAnsi="Palatino Linotype" w:cs="Trebuchet MS"/>
          <w:color w:val="C00000"/>
          <w:lang w:eastAsia="el-GR"/>
        </w:rPr>
        <w:t>, της λεγεώνός σου.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Στ.: </w:t>
      </w:r>
      <w:r w:rsidRPr="005C1758">
        <w:rPr>
          <w:rFonts w:ascii="Palatino Linotype" w:hAnsi="Palatino Linotype"/>
          <w:i/>
          <w:color w:val="C00000"/>
          <w:lang w:eastAsia="el-GR"/>
        </w:rPr>
        <w:t xml:space="preserve">Δίκαιος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 xml:space="preserve">ως 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 xml:space="preserve">φοίνιξ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>ανθήσει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 xml:space="preserve">, και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 xml:space="preserve">ωσεί 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 xml:space="preserve">κέρδος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 xml:space="preserve">η εν 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>τω Λιβάνω πληθυνθήσεται.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Χαίροις,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προσαχθείς τω Χριστώ,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ως ιερείον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λογικόν και πανάμωμον, αιμάτων </w:t>
      </w:r>
      <w:r w:rsidRPr="005C1758">
        <w:rPr>
          <w:rFonts w:ascii="Palatino Linotype" w:hAnsi="Palatino Linotype"/>
          <w:color w:val="C00000"/>
          <w:lang w:eastAsia="el-GR"/>
        </w:rPr>
        <w:t xml:space="preserve">σου ταις </w:t>
      </w:r>
      <w:r w:rsidRPr="005C1758">
        <w:rPr>
          <w:rFonts w:ascii="Palatino Linotype" w:hAnsi="Palatino Linotype" w:cs="Arial"/>
          <w:color w:val="C00000"/>
          <w:lang w:eastAsia="el-GR"/>
        </w:rPr>
        <w:t>ρανίσι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περιφανές </w:t>
      </w:r>
      <w:r w:rsidRPr="005C1758">
        <w:rPr>
          <w:rFonts w:ascii="Palatino Linotype" w:hAnsi="Palatino Linotype" w:cs="Arial"/>
          <w:color w:val="C00000"/>
          <w:lang w:eastAsia="el-GR"/>
        </w:rPr>
        <w:t>αθλητά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των Βουνένων γέρας τιμαλφέστατον,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αμνέ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παναμώμητε,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εθελόθυτον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σφάγιον, τα των </w:t>
      </w:r>
      <w:r w:rsidRPr="005C1758">
        <w:rPr>
          <w:rFonts w:ascii="Palatino Linotype" w:hAnsi="Palatino Linotype" w:cs="Arial"/>
          <w:color w:val="C00000"/>
          <w:lang w:eastAsia="el-GR"/>
        </w:rPr>
        <w:t>Αράβων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στίφη πίστει κατήσχυνας, </w:t>
      </w:r>
      <w:r w:rsidRPr="005C1758">
        <w:rPr>
          <w:rFonts w:ascii="Palatino Linotype" w:hAnsi="Palatino Linotype" w:cs="Arial"/>
          <w:color w:val="C00000"/>
          <w:lang w:eastAsia="el-GR"/>
        </w:rPr>
        <w:t>εναθλήσεως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διανύων τα σκάμματα. Νίκης λαού </w:t>
      </w:r>
      <w:r w:rsidRPr="005C1758">
        <w:rPr>
          <w:rFonts w:ascii="Palatino Linotype" w:hAnsi="Palatino Linotype" w:cs="Arial"/>
          <w:color w:val="C00000"/>
          <w:lang w:eastAsia="el-GR"/>
        </w:rPr>
        <w:t>επώνυμε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σοφέ </w:t>
      </w:r>
      <w:r w:rsidRPr="005C1758">
        <w:rPr>
          <w:rFonts w:ascii="Palatino Linotype" w:hAnsi="Palatino Linotype" w:cs="Arial"/>
          <w:color w:val="C00000"/>
          <w:lang w:eastAsia="el-GR"/>
        </w:rPr>
        <w:t>ανδρικώτατα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την σην πλευράν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ως ο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Κτίστης, Χριστός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ετρώθη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και Κύριος,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πάσι παρέχων, τοις τιμώσί σου τους </w:t>
      </w:r>
      <w:r w:rsidRPr="005C1758">
        <w:rPr>
          <w:rFonts w:ascii="Palatino Linotype" w:hAnsi="Palatino Linotype" w:cs="Arial"/>
          <w:color w:val="C00000"/>
          <w:lang w:eastAsia="el-GR"/>
        </w:rPr>
        <w:t>άθλους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το μέγα </w:t>
      </w:r>
      <w:r w:rsidRPr="005C1758">
        <w:rPr>
          <w:rFonts w:ascii="Palatino Linotype" w:hAnsi="Palatino Linotype" w:cs="Arial"/>
          <w:color w:val="C00000"/>
          <w:lang w:eastAsia="el-GR"/>
        </w:rPr>
        <w:t>έλεος</w:t>
      </w:r>
      <w:r w:rsidRPr="005C1758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Στ.: </w:t>
      </w:r>
      <w:r w:rsidRPr="005C1758">
        <w:rPr>
          <w:rFonts w:ascii="Palatino Linotype" w:hAnsi="Palatino Linotype"/>
          <w:i/>
          <w:color w:val="C00000"/>
          <w:lang w:eastAsia="el-GR"/>
        </w:rPr>
        <w:t xml:space="preserve">Θαυμαστός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 xml:space="preserve">ο 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 xml:space="preserve">Θεός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 xml:space="preserve">τοις </w:t>
      </w:r>
      <w:r w:rsidRPr="005C1758">
        <w:rPr>
          <w:rFonts w:ascii="Palatino Linotype" w:hAnsi="Palatino Linotype" w:cs="Arial"/>
          <w:i/>
          <w:color w:val="C00000"/>
          <w:lang w:eastAsia="el-GR"/>
        </w:rPr>
        <w:t xml:space="preserve">Αγίοις </w:t>
      </w:r>
      <w:r w:rsidRPr="005C1758">
        <w:rPr>
          <w:rFonts w:ascii="Palatino Linotype" w:hAnsi="Palatino Linotype" w:cs="Trebuchet MS"/>
          <w:i/>
          <w:color w:val="C00000"/>
          <w:lang w:eastAsia="el-GR"/>
        </w:rPr>
        <w:t>Αυτού.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Χαίροις,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ταις αυγαίς φρυκτωρών, των σων θαυμάτων την </w:t>
      </w:r>
      <w:r w:rsidRPr="005C1758">
        <w:rPr>
          <w:rFonts w:ascii="Palatino Linotype" w:hAnsi="Palatino Linotype" w:cs="Arial"/>
          <w:color w:val="C00000"/>
          <w:lang w:eastAsia="el-GR"/>
        </w:rPr>
        <w:t>υφήλιον άπασαν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/>
          <w:color w:val="C00000"/>
          <w:lang w:eastAsia="el-GR"/>
        </w:rPr>
        <w:t xml:space="preserve">Νικόλαε νέε Μάρτυς, και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στρατηλάτα Χριστού,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άλκιμε ως άστρον </w:t>
      </w:r>
      <w:r w:rsidRPr="005C1758">
        <w:rPr>
          <w:rFonts w:ascii="Palatino Linotype" w:hAnsi="Palatino Linotype"/>
          <w:color w:val="C00000"/>
          <w:lang w:eastAsia="el-GR"/>
        </w:rPr>
        <w:t xml:space="preserve">τηλαυγέστατον. Ψυχών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γαρ κατέγνωμεν, και σωμάτων </w:t>
      </w:r>
      <w:r w:rsidRPr="005C1758">
        <w:rPr>
          <w:rFonts w:ascii="Palatino Linotype" w:hAnsi="Palatino Linotype" w:cs="Arial"/>
          <w:color w:val="C00000"/>
          <w:lang w:eastAsia="el-GR"/>
        </w:rPr>
        <w:t>ακέστορα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σε τον λυτρούντα,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πάσης κακώσεως, και συγχύσεως κατωδύνου, σους πρόσφυγας,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όθεν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πιστώς προστρέχοντες, τω θείω τεμένει σου, τρυγώμεν πόνων την λύσιν, και μακαρίαν </w:t>
      </w:r>
      <w:r w:rsidRPr="005C1758">
        <w:rPr>
          <w:rFonts w:ascii="Palatino Linotype" w:hAnsi="Palatino Linotype" w:cs="Arial"/>
          <w:color w:val="C00000"/>
          <w:lang w:eastAsia="el-GR"/>
        </w:rPr>
        <w:t>απόλαυσιν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πάλαι </w:t>
      </w:r>
      <w:r w:rsidRPr="005C1758">
        <w:rPr>
          <w:rFonts w:ascii="Palatino Linotype" w:hAnsi="Palatino Linotype" w:cs="Arial"/>
          <w:color w:val="C00000"/>
          <w:lang w:eastAsia="el-GR"/>
        </w:rPr>
        <w:t>ο άρχων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 εκ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λέπρας </w:t>
      </w:r>
      <w:r w:rsidRPr="005C1758">
        <w:rPr>
          <w:rFonts w:ascii="Palatino Linotype" w:hAnsi="Palatino Linotype" w:cs="Arial"/>
          <w:color w:val="C00000"/>
          <w:lang w:eastAsia="el-GR"/>
        </w:rPr>
        <w:t>ανιάτου</w:t>
      </w:r>
      <w:r w:rsidRPr="005C1758">
        <w:rPr>
          <w:rFonts w:ascii="Palatino Linotype" w:hAnsi="Palatino Linotype" w:cs="Trebuchet MS"/>
          <w:color w:val="C00000"/>
          <w:lang w:eastAsia="el-GR"/>
        </w:rPr>
        <w:t>, κατατρυχόμενος.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4B0C2C" w:rsidRDefault="00FF31D2" w:rsidP="004B0C2C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4B0C2C">
        <w:rPr>
          <w:rFonts w:ascii="Palatino Linotype" w:hAnsi="Palatino Linotype"/>
          <w:b/>
          <w:i/>
          <w:color w:val="C00000"/>
          <w:lang w:eastAsia="el-GR"/>
        </w:rPr>
        <w:t xml:space="preserve">Δόξα. </w:t>
      </w:r>
      <w:r w:rsidRPr="004B0C2C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4B0C2C">
        <w:rPr>
          <w:rFonts w:ascii="Palatino Linotype" w:hAnsi="Palatino Linotype" w:cs="Trebuchet MS"/>
          <w:b/>
          <w:i/>
          <w:color w:val="C00000"/>
          <w:lang w:eastAsia="el-GR"/>
        </w:rPr>
        <w:t>πλ. Β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4B0C2C">
        <w:rPr>
          <w:rFonts w:ascii="Palatino Linotype" w:hAnsi="Palatino Linotype" w:cs="Trebuchet MS"/>
          <w:b/>
          <w:i/>
          <w:color w:val="C00000"/>
          <w:lang w:eastAsia="el-GR"/>
        </w:rPr>
        <w:t xml:space="preserve"> 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Δεύτε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ύμνοις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μέλψωμεν τον </w:t>
      </w:r>
      <w:r w:rsidRPr="005C1758">
        <w:rPr>
          <w:rFonts w:ascii="Palatino Linotype" w:hAnsi="Palatino Linotype" w:cs="Arial"/>
          <w:color w:val="C00000"/>
          <w:lang w:eastAsia="el-GR"/>
        </w:rPr>
        <w:t>αθλοφόρον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C1758">
        <w:rPr>
          <w:rFonts w:ascii="Palatino Linotype" w:hAnsi="Palatino Linotype"/>
          <w:color w:val="C00000"/>
          <w:lang w:eastAsia="el-GR"/>
        </w:rPr>
        <w:t xml:space="preserve">Νικόλαον τον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Βουνένοις φωτοειδώς </w:t>
      </w:r>
      <w:r w:rsidRPr="005C1758">
        <w:rPr>
          <w:rFonts w:ascii="Palatino Linotype" w:hAnsi="Palatino Linotype" w:cs="Arial"/>
          <w:color w:val="C00000"/>
          <w:lang w:eastAsia="el-GR"/>
        </w:rPr>
        <w:t>εκλάμψαντα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της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Ελλάδος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την πάμφωτον λαμπηδόνα, και σέμνωμα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Ορθοδόξων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εχόντων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αυτόν προστάτην. Λιπών γαρ ούτος παν γεώδες, τρυφήν και δόξαν πρόσκαιρον, τοις χοροίς μοναζόντων ταχύ δραμών </w:t>
      </w:r>
      <w:r w:rsidRPr="005C1758">
        <w:rPr>
          <w:rFonts w:ascii="Palatino Linotype" w:hAnsi="Palatino Linotype" w:cs="Arial"/>
          <w:color w:val="C00000"/>
          <w:lang w:eastAsia="el-GR"/>
        </w:rPr>
        <w:t>ηριθμήθη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και τας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ορδάς Αράβων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Χριστού </w:t>
      </w:r>
      <w:r w:rsidRPr="005C1758">
        <w:rPr>
          <w:rFonts w:ascii="Palatino Linotype" w:hAnsi="Palatino Linotype"/>
          <w:color w:val="C00000"/>
          <w:lang w:eastAsia="el-GR"/>
        </w:rPr>
        <w:t xml:space="preserve">τω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σθένει </w:t>
      </w:r>
      <w:r w:rsidRPr="005C1758">
        <w:rPr>
          <w:rFonts w:ascii="Palatino Linotype" w:hAnsi="Palatino Linotype" w:cs="Arial"/>
          <w:color w:val="C00000"/>
          <w:lang w:eastAsia="el-GR"/>
        </w:rPr>
        <w:t>ήσχυνε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. Και νυν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πόλω οικών πρεσβεύει </w:t>
      </w:r>
      <w:r w:rsidRPr="005C1758">
        <w:rPr>
          <w:rFonts w:ascii="Palatino Linotype" w:hAnsi="Palatino Linotype" w:cs="Arial"/>
          <w:color w:val="C00000"/>
          <w:lang w:eastAsia="el-GR"/>
        </w:rPr>
        <w:t>ασιγήτως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, τω Λυτρωτή δωρήσασθαι,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ημίν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πταισμάτων συγχώρησιν, χαράν ειρήνην τε σύνεσιν και </w:t>
      </w:r>
      <w:r w:rsidRPr="005C1758">
        <w:rPr>
          <w:rFonts w:ascii="Palatino Linotype" w:hAnsi="Palatino Linotype" w:cs="Arial"/>
          <w:color w:val="C00000"/>
          <w:lang w:eastAsia="el-GR"/>
        </w:rPr>
        <w:t xml:space="preserve">άληκτον </w:t>
      </w:r>
      <w:r w:rsidRPr="005C1758">
        <w:rPr>
          <w:rFonts w:ascii="Palatino Linotype" w:hAnsi="Palatino Linotype" w:cs="Trebuchet MS"/>
          <w:color w:val="C00000"/>
          <w:lang w:eastAsia="el-GR"/>
        </w:rPr>
        <w:t>βίωσιν.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7D3356" w:rsidRDefault="00FF31D2" w:rsidP="007D3356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D3356">
        <w:rPr>
          <w:rFonts w:ascii="Palatino Linotype" w:hAnsi="Palatino Linotype"/>
          <w:b/>
          <w:i/>
          <w:color w:val="C00000"/>
          <w:lang w:eastAsia="el-GR"/>
        </w:rPr>
        <w:t xml:space="preserve">Και 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>νυν. Θεοτοκίον.</w:t>
      </w:r>
    </w:p>
    <w:p w:rsidR="00FF31D2" w:rsidRPr="005C1758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C1758">
        <w:rPr>
          <w:rFonts w:ascii="Palatino Linotype" w:hAnsi="Palatino Linotype"/>
          <w:color w:val="C00000"/>
          <w:lang w:eastAsia="el-GR"/>
        </w:rPr>
        <w:t xml:space="preserve">Θεοτόκε, Συ </w:t>
      </w:r>
      <w:r w:rsidRPr="005C1758">
        <w:rPr>
          <w:rFonts w:ascii="Palatino Linotype" w:hAnsi="Palatino Linotype" w:cs="Trebuchet MS"/>
          <w:color w:val="C00000"/>
          <w:lang w:eastAsia="el-GR"/>
        </w:rPr>
        <w:t xml:space="preserve">ει </w:t>
      </w:r>
      <w:r w:rsidRPr="005C1758">
        <w:rPr>
          <w:rFonts w:ascii="Palatino Linotype" w:hAnsi="Palatino Linotype" w:cs="Arial"/>
          <w:color w:val="C00000"/>
          <w:lang w:eastAsia="el-GR"/>
        </w:rPr>
        <w:t>η άμπελος η αληθινή</w:t>
      </w:r>
      <w:r w:rsidRPr="005C1758">
        <w:rPr>
          <w:rFonts w:ascii="Palatino Linotype" w:hAnsi="Palatino Linotype" w:cs="Trebuchet MS"/>
          <w:color w:val="C00000"/>
          <w:lang w:eastAsia="el-GR"/>
        </w:rPr>
        <w:t>...</w:t>
      </w: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eastAsia="el-GR"/>
        </w:rPr>
      </w:pPr>
      <w:r w:rsidRPr="00937BA3">
        <w:rPr>
          <w:rFonts w:ascii="Palatino Linotype" w:hAnsi="Palatino Linotype"/>
          <w:i/>
          <w:color w:val="C00000"/>
          <w:lang w:eastAsia="el-GR"/>
        </w:rPr>
        <w:t xml:space="preserve">Νυν </w:t>
      </w:r>
      <w:r w:rsidRPr="00937BA3">
        <w:rPr>
          <w:rFonts w:ascii="Palatino Linotype" w:hAnsi="Palatino Linotype" w:cs="Arial"/>
          <w:i/>
          <w:color w:val="C00000"/>
          <w:lang w:eastAsia="el-GR"/>
        </w:rPr>
        <w:t>απολύεις</w:t>
      </w:r>
      <w:r w:rsidRPr="00937BA3">
        <w:rPr>
          <w:rFonts w:ascii="Palatino Linotype" w:hAnsi="Palatino Linotype"/>
          <w:i/>
          <w:color w:val="C00000"/>
          <w:lang w:eastAsia="el-GR"/>
        </w:rPr>
        <w:t>. Τρισάγιον.</w:t>
      </w: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eastAsia="el-GR"/>
        </w:rPr>
      </w:pPr>
    </w:p>
    <w:p w:rsidR="00FF31D2" w:rsidRPr="007D3356" w:rsidRDefault="00FF31D2" w:rsidP="007D3356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7D3356">
        <w:rPr>
          <w:rFonts w:ascii="Palatino Linotype" w:hAnsi="Palatino Linotype" w:cs="Arial"/>
          <w:b/>
          <w:i/>
          <w:color w:val="C00000"/>
          <w:lang w:eastAsia="el-GR"/>
        </w:rPr>
        <w:t>Απολυτίκιον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 xml:space="preserve">. </w:t>
      </w:r>
      <w:r w:rsidRPr="007D3356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 xml:space="preserve">α’ . Της </w:t>
      </w:r>
      <w:r w:rsidRPr="007D3356">
        <w:rPr>
          <w:rFonts w:ascii="Palatino Linotype" w:hAnsi="Palatino Linotype" w:cs="Arial"/>
          <w:b/>
          <w:i/>
          <w:color w:val="C00000"/>
          <w:lang w:eastAsia="el-GR"/>
        </w:rPr>
        <w:t xml:space="preserve">ερήμου 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>πολίτης.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 w:cs="Arial"/>
          <w:color w:val="C00000"/>
          <w:lang w:eastAsia="el-GR"/>
        </w:rPr>
        <w:t xml:space="preserve">Ακεσώδυνον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φρέαρ, τοις τιμώσί σε δέδοσαι, πάσιν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αποστάζον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ειρήνης, και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ιάσεων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νάματα,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οπλίτα εν Εώας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ευσθενές, </w:t>
      </w:r>
      <w:r w:rsidRPr="007D3356">
        <w:rPr>
          <w:rFonts w:ascii="Palatino Linotype" w:hAnsi="Palatino Linotype"/>
          <w:color w:val="C00000"/>
          <w:lang w:eastAsia="el-GR"/>
        </w:rPr>
        <w:t xml:space="preserve">Νικόλαε Βουνένων θησαυρέ,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Αθλοφόρων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7D3356">
        <w:rPr>
          <w:rFonts w:ascii="Palatino Linotype" w:hAnsi="Palatino Linotype" w:cs="Arial"/>
          <w:color w:val="C00000"/>
          <w:lang w:eastAsia="el-GR"/>
        </w:rPr>
        <w:t>Οσίων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περιφανές κοσμήτορ,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όθεν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κράζομεν· Δόξα </w:t>
      </w:r>
      <w:r w:rsidRPr="007D3356">
        <w:rPr>
          <w:rFonts w:ascii="Palatino Linotype" w:hAnsi="Palatino Linotype"/>
          <w:color w:val="C00000"/>
          <w:lang w:eastAsia="el-GR"/>
        </w:rPr>
        <w:t xml:space="preserve">τω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σε δοξάσαντι Χριστώ, δόξα τω σε θαυμαστώσαντι, δόξα τω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ανύστακτον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φρουρόν,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ημίν </w:t>
      </w:r>
      <w:r w:rsidRPr="007D3356">
        <w:rPr>
          <w:rFonts w:ascii="Palatino Linotype" w:hAnsi="Palatino Linotype" w:cs="Trebuchet MS"/>
          <w:color w:val="C00000"/>
          <w:lang w:eastAsia="el-GR"/>
        </w:rPr>
        <w:t>δωρήσαντι.</w:t>
      </w:r>
    </w:p>
    <w:p w:rsidR="00FF31D2" w:rsidRPr="007D3356" w:rsidRDefault="00FF31D2" w:rsidP="007D3356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D3356">
        <w:rPr>
          <w:rFonts w:ascii="Palatino Linotype" w:hAnsi="Palatino Linotype" w:cs="Arial"/>
          <w:b/>
          <w:i/>
          <w:color w:val="C00000"/>
          <w:lang w:eastAsia="el-GR"/>
        </w:rPr>
        <w:t>Έτερον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 xml:space="preserve">. </w:t>
      </w:r>
      <w:r w:rsidRPr="007D3356">
        <w:rPr>
          <w:rFonts w:ascii="Palatino Linotype" w:hAnsi="Palatino Linotype" w:cs="Arial"/>
          <w:b/>
          <w:i/>
          <w:color w:val="C00000"/>
          <w:lang w:eastAsia="el-GR"/>
        </w:rPr>
        <w:t xml:space="preserve">Ο 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>αυτός.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 w:cs="Arial"/>
          <w:color w:val="C00000"/>
          <w:lang w:eastAsia="el-GR"/>
        </w:rPr>
        <w:t xml:space="preserve">Ως αστήρ απαστράπτων εν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Βουνένοις </w:t>
      </w:r>
      <w:r w:rsidRPr="007D3356">
        <w:rPr>
          <w:rFonts w:ascii="Palatino Linotype" w:hAnsi="Palatino Linotype" w:cs="Arial"/>
          <w:color w:val="C00000"/>
          <w:lang w:eastAsia="el-GR"/>
        </w:rPr>
        <w:t>ανέτειλας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7D3356">
        <w:rPr>
          <w:rFonts w:ascii="Palatino Linotype" w:hAnsi="Palatino Linotype" w:cs="Arial"/>
          <w:color w:val="C00000"/>
          <w:lang w:eastAsia="el-GR"/>
        </w:rPr>
        <w:t>απάσης ώφθης Ελλάδος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φωτοφόρον </w:t>
      </w:r>
      <w:r w:rsidRPr="007D3356">
        <w:rPr>
          <w:rFonts w:ascii="Palatino Linotype" w:hAnsi="Palatino Linotype" w:cs="Arial"/>
          <w:color w:val="C00000"/>
          <w:lang w:eastAsia="el-GR"/>
        </w:rPr>
        <w:t>αγλάϊσμα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D3356">
        <w:rPr>
          <w:rFonts w:ascii="Palatino Linotype" w:hAnsi="Palatino Linotype"/>
          <w:color w:val="C00000"/>
          <w:lang w:eastAsia="el-GR"/>
        </w:rPr>
        <w:t xml:space="preserve">Νικόλαε Χριστού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προασπιστά, Μαρτύρων και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Οσίων </w:t>
      </w:r>
      <w:r w:rsidRPr="007D3356">
        <w:rPr>
          <w:rFonts w:ascii="Palatino Linotype" w:hAnsi="Palatino Linotype" w:cs="Trebuchet MS"/>
          <w:color w:val="C00000"/>
          <w:lang w:eastAsia="el-GR"/>
        </w:rPr>
        <w:t>μιμητά</w:t>
      </w:r>
      <w:r w:rsidRPr="007D3356">
        <w:rPr>
          <w:rFonts w:ascii="Palatino Linotype" w:hAnsi="Palatino Linotype"/>
          <w:color w:val="C00000"/>
          <w:lang w:eastAsia="el-GR"/>
        </w:rPr>
        <w:t xml:space="preserve">. Τη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πρεσβεία σου παρέχεις, παντοίας τας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ιάσεις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τοις κραυγάζουσι· Δόξα τω σε δοξάσαντι Χριστώ, δόξα τω σε στεφανώσαντι, δόξα τω δωρησαμένω σε </w:t>
      </w:r>
      <w:r w:rsidRPr="007D3356">
        <w:rPr>
          <w:rFonts w:ascii="Palatino Linotype" w:hAnsi="Palatino Linotype" w:cs="Arial"/>
          <w:color w:val="C00000"/>
          <w:lang w:eastAsia="el-GR"/>
        </w:rPr>
        <w:t>ημίν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πρέσβυν </w:t>
      </w:r>
      <w:r w:rsidRPr="007D3356">
        <w:rPr>
          <w:rFonts w:ascii="Palatino Linotype" w:hAnsi="Palatino Linotype" w:cs="Arial"/>
          <w:color w:val="C00000"/>
          <w:lang w:eastAsia="el-GR"/>
        </w:rPr>
        <w:t>ακοίμητον</w:t>
      </w:r>
      <w:r w:rsidRPr="007D3356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7D3356" w:rsidRDefault="00FF31D2" w:rsidP="007D3356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D3356">
        <w:rPr>
          <w:rFonts w:ascii="Palatino Linotype" w:hAnsi="Palatino Linotype" w:cs="Arial"/>
          <w:b/>
          <w:i/>
          <w:color w:val="C00000"/>
          <w:lang w:eastAsia="el-GR"/>
        </w:rPr>
        <w:t>Έτερον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 xml:space="preserve">. </w:t>
      </w:r>
      <w:r w:rsidRPr="007D3356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>γ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Θείας πίστεως.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>Μέγαν εύρατο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Θετταλία, σε </w:t>
      </w:r>
      <w:r w:rsidRPr="007D3356">
        <w:rPr>
          <w:rFonts w:ascii="Palatino Linotype" w:hAnsi="Palatino Linotype" w:cs="Arial"/>
          <w:color w:val="C00000"/>
          <w:lang w:eastAsia="el-GR"/>
        </w:rPr>
        <w:t>υπέρμαχον</w:t>
      </w:r>
      <w:r w:rsidRPr="007D3356">
        <w:rPr>
          <w:rFonts w:ascii="Palatino Linotype" w:hAnsi="Palatino Linotype" w:cs="Trebuchet MS"/>
          <w:color w:val="C00000"/>
          <w:lang w:eastAsia="el-GR"/>
        </w:rPr>
        <w:t>, θερμόν προστάτην</w:t>
      </w:r>
      <w:r w:rsidRPr="007D3356">
        <w:rPr>
          <w:rFonts w:ascii="Palatino Linotype" w:hAnsi="Palatino Linotype"/>
          <w:color w:val="C00000"/>
          <w:lang w:eastAsia="el-GR"/>
        </w:rPr>
        <w:t xml:space="preserve">, και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Βουνένων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περίγυρος καύχημα. Συ γαρ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ανόμων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την πλάνην διήλεγξας, και ευσεβείας το κράτος </w:t>
      </w:r>
      <w:r w:rsidRPr="007D3356">
        <w:rPr>
          <w:rFonts w:ascii="Palatino Linotype" w:hAnsi="Palatino Linotype" w:cs="Arial"/>
          <w:color w:val="C00000"/>
          <w:lang w:eastAsia="el-GR"/>
        </w:rPr>
        <w:t>ετράνωσας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. Ούτος </w:t>
      </w:r>
      <w:r w:rsidRPr="007D3356">
        <w:rPr>
          <w:rFonts w:ascii="Palatino Linotype" w:hAnsi="Palatino Linotype" w:cs="Arial"/>
          <w:color w:val="C00000"/>
          <w:lang w:eastAsia="el-GR"/>
        </w:rPr>
        <w:t>Άγιε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Οσιομάρτυς </w:t>
      </w:r>
      <w:r w:rsidRPr="007D3356">
        <w:rPr>
          <w:rFonts w:ascii="Palatino Linotype" w:hAnsi="Palatino Linotype"/>
          <w:color w:val="C00000"/>
          <w:lang w:eastAsia="el-GR"/>
        </w:rPr>
        <w:t xml:space="preserve">Νικόλαε, Χριστόν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τον Θεόν </w:t>
      </w:r>
      <w:r w:rsidRPr="007D3356">
        <w:rPr>
          <w:rFonts w:ascii="Palatino Linotype" w:hAnsi="Palatino Linotype" w:cs="Arial"/>
          <w:color w:val="C00000"/>
          <w:lang w:eastAsia="el-GR"/>
        </w:rPr>
        <w:t>ικέτευε</w:t>
      </w:r>
      <w:r w:rsidRPr="007D3356">
        <w:rPr>
          <w:rFonts w:ascii="Palatino Linotype" w:hAnsi="Palatino Linotype" w:cs="Trebuchet MS"/>
          <w:color w:val="C00000"/>
          <w:lang w:eastAsia="el-GR"/>
        </w:rPr>
        <w:t>, σωθήναι τους προστρέχοντας τη σκέπη σου.</w:t>
      </w:r>
    </w:p>
    <w:p w:rsidR="00FF31D2" w:rsidRPr="007D3356" w:rsidRDefault="00FF31D2" w:rsidP="007D3356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D3356">
        <w:rPr>
          <w:rFonts w:ascii="Palatino Linotype" w:hAnsi="Palatino Linotype"/>
          <w:b/>
          <w:i/>
          <w:color w:val="C00000"/>
          <w:lang w:eastAsia="el-GR"/>
        </w:rPr>
        <w:t xml:space="preserve">Και 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της </w:t>
      </w:r>
      <w:r w:rsidRPr="007D3356">
        <w:rPr>
          <w:rFonts w:ascii="Palatino Linotype" w:hAnsi="Palatino Linotype" w:cs="Arial"/>
          <w:b/>
          <w:i/>
          <w:color w:val="C00000"/>
          <w:lang w:eastAsia="el-GR"/>
        </w:rPr>
        <w:t>εορτής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 w:cs="Arial"/>
          <w:i/>
          <w:color w:val="C00000"/>
          <w:lang w:eastAsia="el-GR"/>
        </w:rPr>
        <w:t>Απόλυσις</w:t>
      </w:r>
      <w:r w:rsidRPr="007D3356">
        <w:rPr>
          <w:rFonts w:ascii="Palatino Linotype" w:hAnsi="Palatino Linotype" w:cs="Trebuchet MS"/>
          <w:i/>
          <w:color w:val="C00000"/>
          <w:lang w:eastAsia="el-GR"/>
        </w:rPr>
        <w:t>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Default="00FF31D2" w:rsidP="007D3356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D3356">
        <w:rPr>
          <w:rFonts w:ascii="Palatino Linotype" w:hAnsi="Palatino Linotype"/>
          <w:b/>
          <w:color w:val="C00000"/>
          <w:lang w:eastAsia="el-GR"/>
        </w:rPr>
        <w:t>ΟΡΘΡΟΣ</w:t>
      </w:r>
    </w:p>
    <w:p w:rsidR="00FF31D2" w:rsidRPr="007D3356" w:rsidRDefault="00FF31D2" w:rsidP="007D3356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8D0BC6">
        <w:rPr>
          <w:rFonts w:ascii="Palatino Linotype" w:hAnsi="Palatino Linotype"/>
          <w:b/>
          <w:noProof/>
          <w:color w:val="CCCCCC"/>
          <w:lang w:eastAsia="el-GR"/>
        </w:rPr>
        <w:pict>
          <v:shape id="11 - Εικόνα" o:spid="_x0000_i1028" type="#_x0000_t75" alt="AgiosNikolaos16.jpg" style="width:225pt;height:353.25pt;visibility:visible">
            <v:imagedata r:id="rId12" o:title=""/>
          </v:shape>
        </w:pict>
      </w:r>
    </w:p>
    <w:p w:rsidR="00FF31D2" w:rsidRPr="007D3356" w:rsidRDefault="00FF31D2" w:rsidP="007D3356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7D3356">
        <w:rPr>
          <w:rFonts w:ascii="Palatino Linotype" w:hAnsi="Palatino Linotype"/>
          <w:b/>
          <w:i/>
          <w:color w:val="C00000"/>
          <w:lang w:eastAsia="el-GR"/>
        </w:rPr>
        <w:t xml:space="preserve">Μετά 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>την α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 xml:space="preserve">  στιχολογίαν, κάθισμα. </w:t>
      </w:r>
      <w:r w:rsidRPr="007D3356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>α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Τον τάφον σου Σωτήρ.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 xml:space="preserve">Πολύρρουν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σε πηγήν,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ιαμάτων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ευρόντες, </w:t>
      </w:r>
      <w:r w:rsidRPr="007D3356">
        <w:rPr>
          <w:rFonts w:ascii="Palatino Linotype" w:hAnsi="Palatino Linotype"/>
          <w:color w:val="C00000"/>
          <w:lang w:eastAsia="el-GR"/>
        </w:rPr>
        <w:t xml:space="preserve">Νικόλαε σοφέ, οι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πανδείνως νοσούντες, ταχύ καταφεύγουσι, τη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αγία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σου χάριτι, και </w:t>
      </w:r>
      <w:r w:rsidRPr="007D3356">
        <w:rPr>
          <w:rFonts w:ascii="Palatino Linotype" w:hAnsi="Palatino Linotype" w:cs="Arial"/>
          <w:color w:val="C00000"/>
          <w:lang w:eastAsia="el-GR"/>
        </w:rPr>
        <w:t>αρύονται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ρώσιν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ψυχών και σωμάτων, χαριτόβρυτε οία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7D3356">
        <w:rPr>
          <w:rFonts w:ascii="Palatino Linotype" w:hAnsi="Palatino Linotype" w:cs="Trebuchet MS"/>
          <w:color w:val="C00000"/>
          <w:lang w:eastAsia="el-GR"/>
        </w:rPr>
        <w:t>της ευφημίας, δουξ πάλαι συνώνυμος.</w:t>
      </w:r>
    </w:p>
    <w:p w:rsidR="00FF31D2" w:rsidRPr="007D3356" w:rsidRDefault="00FF31D2" w:rsidP="007D3356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D3356">
        <w:rPr>
          <w:rFonts w:ascii="Palatino Linotype" w:hAnsi="Palatino Linotype"/>
          <w:b/>
          <w:i/>
          <w:color w:val="C00000"/>
          <w:lang w:eastAsia="el-GR"/>
        </w:rPr>
        <w:t xml:space="preserve">Δόξα. Και 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>νυν. Θεοτοκίον.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 xml:space="preserve">Σε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μόνην ευμενή,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ιλασμόν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προς Δεσπότην, οι δήμοι των πιστών, προβαλλόμεθα </w:t>
      </w:r>
      <w:r w:rsidRPr="007D3356">
        <w:rPr>
          <w:rFonts w:ascii="Palatino Linotype" w:hAnsi="Palatino Linotype"/>
          <w:color w:val="C00000"/>
          <w:lang w:eastAsia="el-GR"/>
        </w:rPr>
        <w:t>Μήτερ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Χριστού του Παντάνακτος,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υπερύμνητε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Δέσποινα, και βοώμέν σοι· </w:t>
      </w:r>
      <w:r w:rsidRPr="007D3356">
        <w:rPr>
          <w:rFonts w:ascii="Palatino Linotype" w:hAnsi="Palatino Linotype" w:cs="Arial"/>
          <w:color w:val="C00000"/>
          <w:lang w:eastAsia="el-GR"/>
        </w:rPr>
        <w:t>υπέρ ημών ασιγήτως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καθικέτευε, τον σον Υιόν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όπως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χάριν, και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έλεος </w:t>
      </w:r>
      <w:r w:rsidRPr="007D3356">
        <w:rPr>
          <w:rFonts w:ascii="Palatino Linotype" w:hAnsi="Palatino Linotype" w:cs="Trebuchet MS"/>
          <w:color w:val="C00000"/>
          <w:lang w:eastAsia="el-GR"/>
        </w:rPr>
        <w:t>εύρομεν.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7D3356" w:rsidRDefault="00FF31D2" w:rsidP="007D3356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D3356">
        <w:rPr>
          <w:rFonts w:ascii="Palatino Linotype" w:hAnsi="Palatino Linotype"/>
          <w:b/>
          <w:i/>
          <w:color w:val="C00000"/>
          <w:lang w:eastAsia="el-GR"/>
        </w:rPr>
        <w:t xml:space="preserve">Μετά 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>την β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 xml:space="preserve">  στιχολογίαν, κάθισμα. </w:t>
      </w:r>
      <w:r w:rsidRPr="007D3356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>πλ. Α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Τον συνάναρχον Λόγον.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 w:cs="Arial"/>
          <w:color w:val="C00000"/>
          <w:lang w:eastAsia="el-GR"/>
        </w:rPr>
        <w:t xml:space="preserve">Αρετή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ανδρεία </w:t>
      </w:r>
      <w:r w:rsidRPr="007D3356">
        <w:rPr>
          <w:rFonts w:ascii="Palatino Linotype" w:hAnsi="Palatino Linotype" w:cs="Trebuchet MS"/>
          <w:color w:val="C00000"/>
          <w:lang w:eastAsia="el-GR"/>
        </w:rPr>
        <w:t>ψυχής κοσμούμενος</w:t>
      </w:r>
      <w:r w:rsidRPr="007D3356">
        <w:rPr>
          <w:rFonts w:ascii="Palatino Linotype" w:hAnsi="Palatino Linotype"/>
          <w:color w:val="C00000"/>
          <w:lang w:eastAsia="el-GR"/>
        </w:rPr>
        <w:t xml:space="preserve">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Οσιομάρτυς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γενναίε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υπέρ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Χριστού του Θεού,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Βουνένοις καθυπέμεινας μαρτύριον, και τον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αρχαίον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πτερνιστήν, συν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Αράβων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ταις </w:t>
      </w:r>
      <w:r w:rsidRPr="007D3356">
        <w:rPr>
          <w:rFonts w:ascii="Palatino Linotype" w:hAnsi="Palatino Linotype" w:cs="Arial"/>
          <w:color w:val="C00000"/>
          <w:lang w:eastAsia="el-GR"/>
        </w:rPr>
        <w:t>ορδαίς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επάταξας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ση </w:t>
      </w:r>
      <w:r w:rsidRPr="007D3356">
        <w:rPr>
          <w:rFonts w:ascii="Palatino Linotype" w:hAnsi="Palatino Linotype" w:cs="Arial"/>
          <w:color w:val="C00000"/>
          <w:lang w:eastAsia="el-GR"/>
        </w:rPr>
        <w:t>ενστάσει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όθεν ήρθης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προς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ύψος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θείον, Χριστώ συνών σοφέ </w:t>
      </w:r>
      <w:r w:rsidRPr="007D3356">
        <w:rPr>
          <w:rFonts w:ascii="Palatino Linotype" w:hAnsi="Palatino Linotype"/>
          <w:color w:val="C00000"/>
          <w:lang w:eastAsia="el-GR"/>
        </w:rPr>
        <w:t>Νικόλαε.</w:t>
      </w:r>
    </w:p>
    <w:p w:rsidR="00FF31D2" w:rsidRPr="007D3356" w:rsidRDefault="00FF31D2" w:rsidP="007D3356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D3356">
        <w:rPr>
          <w:rFonts w:ascii="Palatino Linotype" w:hAnsi="Palatino Linotype"/>
          <w:b/>
          <w:i/>
          <w:color w:val="C00000"/>
          <w:lang w:eastAsia="el-GR"/>
        </w:rPr>
        <w:t xml:space="preserve">Δόξα. Και 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>νυν. Θεοτοκίον.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 xml:space="preserve">Συνελθόντες εις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τέμενος </w:t>
      </w:r>
      <w:r w:rsidRPr="007D3356">
        <w:rPr>
          <w:rFonts w:ascii="Palatino Linotype" w:hAnsi="Palatino Linotype"/>
          <w:color w:val="C00000"/>
          <w:lang w:eastAsia="el-GR"/>
        </w:rPr>
        <w:t xml:space="preserve">θείον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πάναγνε, του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αθλητού </w:t>
      </w:r>
      <w:r w:rsidRPr="007D3356">
        <w:rPr>
          <w:rFonts w:ascii="Palatino Linotype" w:hAnsi="Palatino Linotype"/>
          <w:color w:val="C00000"/>
          <w:lang w:eastAsia="el-GR"/>
        </w:rPr>
        <w:t xml:space="preserve">Νικολάου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επί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τη μνήμη αυτού, σοι προσάδομεν </w:t>
      </w:r>
      <w:r w:rsidRPr="007D3356">
        <w:rPr>
          <w:rFonts w:ascii="Palatino Linotype" w:hAnsi="Palatino Linotype" w:cs="Arial"/>
          <w:color w:val="C00000"/>
          <w:lang w:eastAsia="el-GR"/>
        </w:rPr>
        <w:t>εόρτιον εφύμνιον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D3356">
        <w:rPr>
          <w:rFonts w:ascii="Palatino Linotype" w:hAnsi="Palatino Linotype" w:cs="Arial"/>
          <w:color w:val="C00000"/>
          <w:lang w:eastAsia="el-GR"/>
        </w:rPr>
        <w:t>ότι υπάρχεις αθλητών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αγαλλίαμα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σεπτόν, και καύχημα </w:t>
      </w:r>
      <w:r w:rsidRPr="007D3356">
        <w:rPr>
          <w:rFonts w:ascii="Palatino Linotype" w:hAnsi="Palatino Linotype" w:cs="Arial"/>
          <w:color w:val="C00000"/>
          <w:lang w:eastAsia="el-GR"/>
        </w:rPr>
        <w:t>ασκουμένων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πανακήρατε Θεοτόκε, Μήτερ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Αγία </w:t>
      </w:r>
      <w:r w:rsidRPr="007D3356">
        <w:rPr>
          <w:rFonts w:ascii="Palatino Linotype" w:hAnsi="Palatino Linotype" w:cs="Trebuchet MS"/>
          <w:color w:val="C00000"/>
          <w:lang w:eastAsia="el-GR"/>
        </w:rPr>
        <w:t>του Σωτήρος Χριστού.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7D3356" w:rsidRDefault="00FF31D2" w:rsidP="007D3356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D3356">
        <w:rPr>
          <w:rFonts w:ascii="Palatino Linotype" w:hAnsi="Palatino Linotype"/>
          <w:b/>
          <w:i/>
          <w:color w:val="C00000"/>
          <w:lang w:eastAsia="el-GR"/>
        </w:rPr>
        <w:t xml:space="preserve">Μετά 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τον Πολυέλεον, κάθισμα. </w:t>
      </w:r>
      <w:r w:rsidRPr="007D3356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>γ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Την </w:t>
      </w:r>
      <w:r w:rsidRPr="007D3356">
        <w:rPr>
          <w:rFonts w:ascii="Palatino Linotype" w:hAnsi="Palatino Linotype" w:cs="Arial"/>
          <w:b/>
          <w:i/>
          <w:color w:val="C00000"/>
          <w:lang w:eastAsia="el-GR"/>
        </w:rPr>
        <w:t>ωραιότητα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 xml:space="preserve">Τον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μη φεισάμενον, οικείου αίματος, στερρόν </w:t>
      </w:r>
      <w:r w:rsidRPr="007D3356">
        <w:rPr>
          <w:rFonts w:ascii="Palatino Linotype" w:hAnsi="Palatino Linotype"/>
          <w:color w:val="C00000"/>
          <w:lang w:eastAsia="el-GR"/>
        </w:rPr>
        <w:t xml:space="preserve">Νικόλαον, </w:t>
      </w:r>
      <w:r w:rsidRPr="007D3356">
        <w:rPr>
          <w:rFonts w:ascii="Palatino Linotype" w:hAnsi="Palatino Linotype" w:cs="Arial"/>
          <w:color w:val="C00000"/>
          <w:lang w:eastAsia="el-GR"/>
        </w:rPr>
        <w:t>οπλίτην άνακτος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του ουρανίου και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οφρύν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αισχύναντα των </w:t>
      </w:r>
      <w:r w:rsidRPr="007D3356">
        <w:rPr>
          <w:rFonts w:ascii="Palatino Linotype" w:hAnsi="Palatino Linotype" w:cs="Arial"/>
          <w:color w:val="C00000"/>
          <w:lang w:eastAsia="el-GR"/>
        </w:rPr>
        <w:t>Αράβων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δεύτε </w:t>
      </w:r>
      <w:r w:rsidRPr="007D3356">
        <w:rPr>
          <w:rFonts w:ascii="Palatino Linotype" w:hAnsi="Palatino Linotype" w:cs="Arial"/>
          <w:color w:val="C00000"/>
          <w:lang w:eastAsia="el-GR"/>
        </w:rPr>
        <w:t>επαινέσωμεν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και πιστώς </w:t>
      </w:r>
      <w:r w:rsidRPr="007D3356">
        <w:rPr>
          <w:rFonts w:ascii="Palatino Linotype" w:hAnsi="Palatino Linotype" w:cs="Arial"/>
          <w:color w:val="C00000"/>
          <w:lang w:eastAsia="el-GR"/>
        </w:rPr>
        <w:t>ανυμνήσωμεν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θερμόν </w:t>
      </w:r>
      <w:r w:rsidRPr="007D3356">
        <w:rPr>
          <w:rFonts w:ascii="Palatino Linotype" w:hAnsi="Palatino Linotype" w:cs="Arial"/>
          <w:color w:val="C00000"/>
          <w:lang w:eastAsia="el-GR"/>
        </w:rPr>
        <w:t>ακέστορα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και προστάτην ταχύτατο,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ημών εν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συμφοραίς </w:t>
      </w:r>
      <w:r w:rsidRPr="007D3356">
        <w:rPr>
          <w:rFonts w:ascii="Palatino Linotype" w:hAnsi="Palatino Linotype" w:cs="Arial"/>
          <w:color w:val="C00000"/>
          <w:lang w:eastAsia="el-GR"/>
        </w:rPr>
        <w:t>εκβοώντες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· Χαίρε Χριστού </w:t>
      </w:r>
      <w:r w:rsidRPr="007D3356">
        <w:rPr>
          <w:rFonts w:ascii="Palatino Linotype" w:hAnsi="Palatino Linotype" w:cs="Arial"/>
          <w:color w:val="C00000"/>
          <w:lang w:eastAsia="el-GR"/>
        </w:rPr>
        <w:t>Οσιομάρτυς</w:t>
      </w:r>
      <w:r w:rsidRPr="007D3356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7D3356" w:rsidRDefault="00FF31D2" w:rsidP="007D3356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D3356">
        <w:rPr>
          <w:rFonts w:ascii="Palatino Linotype" w:hAnsi="Palatino Linotype"/>
          <w:b/>
          <w:i/>
          <w:color w:val="C00000"/>
          <w:lang w:eastAsia="el-GR"/>
        </w:rPr>
        <w:t xml:space="preserve">Δόξα. Και 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>νυν. Θεοτοκίον.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 xml:space="preserve">Την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σκοτισθείσάν μου, ψυχήν καταύγασον, φωτί της χάριτος, του θείου Τόκου σου,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αγνή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Παρθένε Μαριάμ,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ελπίς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7D3356">
        <w:rPr>
          <w:rFonts w:ascii="Palatino Linotype" w:hAnsi="Palatino Linotype" w:cs="Arial"/>
          <w:color w:val="C00000"/>
          <w:lang w:eastAsia="el-GR"/>
        </w:rPr>
        <w:t>απηλπισμένων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7D3356">
        <w:rPr>
          <w:rFonts w:ascii="Palatino Linotype" w:hAnsi="Palatino Linotype" w:cs="Arial"/>
          <w:color w:val="C00000"/>
          <w:lang w:eastAsia="el-GR"/>
        </w:rPr>
        <w:t>αχλύν απέλασον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των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απείρων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πταισμάτων μου,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όπως </w:t>
      </w:r>
      <w:r w:rsidRPr="007D3356">
        <w:rPr>
          <w:rFonts w:ascii="Palatino Linotype" w:hAnsi="Palatino Linotype"/>
          <w:color w:val="C00000"/>
          <w:lang w:eastAsia="el-GR"/>
        </w:rPr>
        <w:t xml:space="preserve">εύρω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έλεος εν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τη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ώρα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της κρίσεως, και πόθω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ασιγήτως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βοώ σοι· Χαίρε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7D3356">
        <w:rPr>
          <w:rFonts w:ascii="Palatino Linotype" w:hAnsi="Palatino Linotype" w:cs="Trebuchet MS"/>
          <w:color w:val="C00000"/>
          <w:lang w:eastAsia="el-GR"/>
        </w:rPr>
        <w:t>Κεχαριτωμένη.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eastAsia="el-GR"/>
        </w:rPr>
      </w:pPr>
      <w:r w:rsidRPr="00937BA3">
        <w:rPr>
          <w:rFonts w:ascii="Palatino Linotype" w:hAnsi="Palatino Linotype"/>
          <w:color w:val="C00000"/>
          <w:lang w:eastAsia="el-GR"/>
        </w:rPr>
        <w:t xml:space="preserve">Οι </w:t>
      </w:r>
      <w:r w:rsidRPr="00937BA3">
        <w:rPr>
          <w:rFonts w:ascii="Palatino Linotype" w:hAnsi="Palatino Linotype" w:cs="Arial"/>
          <w:color w:val="C00000"/>
          <w:lang w:eastAsia="el-GR"/>
        </w:rPr>
        <w:t>αναβαθμοί</w:t>
      </w:r>
      <w:r w:rsidRPr="00937BA3">
        <w:rPr>
          <w:rFonts w:ascii="Palatino Linotype" w:hAnsi="Palatino Linotype" w:cs="Trebuchet MS"/>
          <w:color w:val="C00000"/>
          <w:lang w:eastAsia="el-GR"/>
        </w:rPr>
        <w:t xml:space="preserve">. Το </w:t>
      </w:r>
      <w:r w:rsidRPr="00937BA3">
        <w:rPr>
          <w:rFonts w:ascii="Palatino Linotype" w:hAnsi="Palatino Linotype" w:cs="Arial"/>
          <w:color w:val="C00000"/>
          <w:lang w:eastAsia="el-GR"/>
        </w:rPr>
        <w:t xml:space="preserve">αντίφωνον </w:t>
      </w:r>
      <w:r w:rsidRPr="00937BA3">
        <w:rPr>
          <w:rFonts w:ascii="Palatino Linotype" w:hAnsi="Palatino Linotype" w:cs="Trebuchet MS"/>
          <w:color w:val="C00000"/>
          <w:lang w:eastAsia="el-GR"/>
        </w:rPr>
        <w:t>του δ</w:t>
      </w:r>
      <w:r>
        <w:rPr>
          <w:rFonts w:ascii="Palatino Linotype" w:hAnsi="Palatino Linotype" w:cs="Trebuchet MS"/>
          <w:color w:val="C00000"/>
          <w:lang w:eastAsia="el-GR"/>
        </w:rPr>
        <w:t>’</w:t>
      </w:r>
      <w:r w:rsidRPr="00937BA3">
        <w:rPr>
          <w:rFonts w:ascii="Palatino Linotype" w:hAnsi="Palatino Linotype" w:cs="Trebuchet MS"/>
          <w:color w:val="C00000"/>
          <w:lang w:eastAsia="el-GR"/>
        </w:rPr>
        <w:t xml:space="preserve">  </w:t>
      </w:r>
      <w:r w:rsidRPr="00937BA3">
        <w:rPr>
          <w:rFonts w:ascii="Palatino Linotype" w:hAnsi="Palatino Linotype" w:cs="Arial"/>
          <w:color w:val="C00000"/>
          <w:lang w:eastAsia="el-GR"/>
        </w:rPr>
        <w:t>ἤ</w:t>
      </w:r>
      <w:r w:rsidRPr="00937BA3">
        <w:rPr>
          <w:rFonts w:ascii="Palatino Linotype" w:hAnsi="Palatino Linotype" w:cs="Trebuchet MS"/>
          <w:color w:val="C00000"/>
          <w:lang w:eastAsia="el-GR"/>
        </w:rPr>
        <w:t>χου.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 xml:space="preserve">Πρ.: </w:t>
      </w:r>
      <w:r w:rsidRPr="007D3356">
        <w:rPr>
          <w:rFonts w:ascii="Palatino Linotype" w:hAnsi="Palatino Linotype"/>
          <w:i/>
          <w:color w:val="C00000"/>
          <w:lang w:eastAsia="el-GR"/>
        </w:rPr>
        <w:t xml:space="preserve">Τι </w:t>
      </w:r>
      <w:r w:rsidRPr="007D3356">
        <w:rPr>
          <w:rFonts w:ascii="Palatino Linotype" w:hAnsi="Palatino Linotype" w:cs="Arial"/>
          <w:i/>
          <w:color w:val="C00000"/>
          <w:lang w:eastAsia="el-GR"/>
        </w:rPr>
        <w:t xml:space="preserve">ανταποδώσωμεν </w:t>
      </w:r>
      <w:r w:rsidRPr="007D3356">
        <w:rPr>
          <w:rFonts w:ascii="Palatino Linotype" w:hAnsi="Palatino Linotype" w:cs="Trebuchet MS"/>
          <w:i/>
          <w:color w:val="C00000"/>
          <w:lang w:eastAsia="el-GR"/>
        </w:rPr>
        <w:t xml:space="preserve">τω Κυρίω, περί πάντων </w:t>
      </w:r>
      <w:r w:rsidRPr="007D3356">
        <w:rPr>
          <w:rFonts w:ascii="Palatino Linotype" w:hAnsi="Palatino Linotype" w:cs="Arial"/>
          <w:i/>
          <w:color w:val="C00000"/>
          <w:lang w:eastAsia="el-GR"/>
        </w:rPr>
        <w:t>ων ανταπέδωκεν ημίν</w:t>
      </w:r>
      <w:r w:rsidRPr="007D3356">
        <w:rPr>
          <w:rFonts w:ascii="Palatino Linotype" w:hAnsi="Palatino Linotype" w:cs="Trebuchet MS"/>
          <w:i/>
          <w:color w:val="C00000"/>
          <w:lang w:eastAsia="el-GR"/>
        </w:rPr>
        <w:t>;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>Ευαγγέλιον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Ιωάννου </w:t>
      </w:r>
      <w:r w:rsidRPr="007D3356">
        <w:rPr>
          <w:rFonts w:ascii="Palatino Linotype" w:hAnsi="Palatino Linotype" w:cs="Trebuchet MS"/>
          <w:color w:val="C00000"/>
          <w:lang w:eastAsia="el-GR"/>
        </w:rPr>
        <w:t>ι , 1-9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7D3356">
        <w:rPr>
          <w:rFonts w:ascii="Palatino Linotype" w:hAnsi="Palatino Linotype" w:cs="Trebuchet MS"/>
          <w:color w:val="C00000"/>
          <w:lang w:eastAsia="el-GR"/>
        </w:rPr>
        <w:t>Ν  ψαλμός.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 xml:space="preserve">Δόξα: </w:t>
      </w:r>
      <w:r w:rsidRPr="007D3356">
        <w:rPr>
          <w:rFonts w:ascii="Palatino Linotype" w:hAnsi="Palatino Linotype"/>
          <w:i/>
          <w:color w:val="C00000"/>
          <w:lang w:eastAsia="el-GR"/>
        </w:rPr>
        <w:t xml:space="preserve">Ταις </w:t>
      </w:r>
      <w:r w:rsidRPr="007D3356">
        <w:rPr>
          <w:rFonts w:ascii="Palatino Linotype" w:hAnsi="Palatino Linotype" w:cs="Trebuchet MS"/>
          <w:i/>
          <w:color w:val="C00000"/>
          <w:lang w:eastAsia="el-GR"/>
        </w:rPr>
        <w:t xml:space="preserve">του </w:t>
      </w:r>
      <w:r w:rsidRPr="007D3356">
        <w:rPr>
          <w:rFonts w:ascii="Palatino Linotype" w:hAnsi="Palatino Linotype" w:cs="Arial"/>
          <w:i/>
          <w:color w:val="C00000"/>
          <w:lang w:eastAsia="el-GR"/>
        </w:rPr>
        <w:t>Αθλοφόρου</w:t>
      </w:r>
      <w:r w:rsidRPr="007D3356">
        <w:rPr>
          <w:rFonts w:ascii="Palatino Linotype" w:hAnsi="Palatino Linotype"/>
          <w:i/>
          <w:color w:val="C00000"/>
          <w:lang w:eastAsia="el-GR"/>
        </w:rPr>
        <w:t>...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 xml:space="preserve">Και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νυν: </w:t>
      </w:r>
      <w:r w:rsidRPr="007D3356">
        <w:rPr>
          <w:rFonts w:ascii="Palatino Linotype" w:hAnsi="Palatino Linotype"/>
          <w:i/>
          <w:color w:val="C00000"/>
          <w:lang w:eastAsia="el-GR"/>
        </w:rPr>
        <w:t xml:space="preserve">Ταις </w:t>
      </w:r>
      <w:r w:rsidRPr="007D3356">
        <w:rPr>
          <w:rFonts w:ascii="Palatino Linotype" w:hAnsi="Palatino Linotype" w:cs="Trebuchet MS"/>
          <w:i/>
          <w:color w:val="C00000"/>
          <w:lang w:eastAsia="el-GR"/>
        </w:rPr>
        <w:t>της Θεοτόκου...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 w:cs="Arial"/>
          <w:color w:val="C00000"/>
          <w:lang w:eastAsia="el-GR"/>
        </w:rPr>
        <w:t>Ιδιόμελον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Ήχος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πλ. Β . Στ.: </w:t>
      </w:r>
      <w:r w:rsidRPr="007D3356">
        <w:rPr>
          <w:rFonts w:ascii="Palatino Linotype" w:hAnsi="Palatino Linotype" w:cs="Arial"/>
          <w:i/>
          <w:color w:val="C00000"/>
          <w:lang w:eastAsia="el-GR"/>
        </w:rPr>
        <w:t>Ελεήμον</w:t>
      </w:r>
      <w:r w:rsidRPr="007D3356">
        <w:rPr>
          <w:rFonts w:ascii="Palatino Linotype" w:hAnsi="Palatino Linotype" w:cs="Trebuchet MS"/>
          <w:i/>
          <w:color w:val="C00000"/>
          <w:lang w:eastAsia="el-GR"/>
        </w:rPr>
        <w:t xml:space="preserve">, </w:t>
      </w:r>
      <w:r w:rsidRPr="007D3356">
        <w:rPr>
          <w:rFonts w:ascii="Palatino Linotype" w:hAnsi="Palatino Linotype" w:cs="Arial"/>
          <w:i/>
          <w:color w:val="C00000"/>
          <w:lang w:eastAsia="el-GR"/>
        </w:rPr>
        <w:t xml:space="preserve">ελέησόν </w:t>
      </w:r>
      <w:r w:rsidRPr="007D3356">
        <w:rPr>
          <w:rFonts w:ascii="Palatino Linotype" w:hAnsi="Palatino Linotype" w:cs="Trebuchet MS"/>
          <w:i/>
          <w:color w:val="C00000"/>
          <w:lang w:eastAsia="el-GR"/>
        </w:rPr>
        <w:t xml:space="preserve">με </w:t>
      </w:r>
      <w:r w:rsidRPr="007D3356">
        <w:rPr>
          <w:rFonts w:ascii="Palatino Linotype" w:hAnsi="Palatino Linotype" w:cs="Arial"/>
          <w:i/>
          <w:color w:val="C00000"/>
          <w:lang w:eastAsia="el-GR"/>
        </w:rPr>
        <w:t xml:space="preserve">ο </w:t>
      </w:r>
      <w:r w:rsidRPr="007D3356">
        <w:rPr>
          <w:rFonts w:ascii="Palatino Linotype" w:hAnsi="Palatino Linotype" w:cs="Trebuchet MS"/>
          <w:i/>
          <w:color w:val="C00000"/>
          <w:lang w:eastAsia="el-GR"/>
        </w:rPr>
        <w:t>Θεός...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 xml:space="preserve">Σήμερον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ορθοδόξων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χορεία, ταις του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Οσιομάρτυρος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αυγάζεται </w:t>
      </w:r>
      <w:r w:rsidRPr="007D3356">
        <w:rPr>
          <w:rFonts w:ascii="Palatino Linotype" w:hAnsi="Palatino Linotype" w:cs="Arial"/>
          <w:color w:val="C00000"/>
          <w:lang w:eastAsia="el-GR"/>
        </w:rPr>
        <w:t>ακτίσι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και Βουνένων τα </w:t>
      </w:r>
      <w:r w:rsidRPr="007D3356">
        <w:rPr>
          <w:rFonts w:ascii="Palatino Linotype" w:hAnsi="Palatino Linotype" w:cs="Arial"/>
          <w:color w:val="C00000"/>
          <w:lang w:eastAsia="el-GR"/>
        </w:rPr>
        <w:t>άλση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τοις </w:t>
      </w:r>
      <w:r w:rsidRPr="007D3356">
        <w:rPr>
          <w:rFonts w:ascii="Palatino Linotype" w:hAnsi="Palatino Linotype" w:cs="Arial"/>
          <w:color w:val="C00000"/>
          <w:lang w:eastAsia="el-GR"/>
        </w:rPr>
        <w:t>εαρινοίς άνθεσι ωραϊζόμενα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σοι κραυγάζουσι </w:t>
      </w:r>
      <w:r w:rsidRPr="007D3356">
        <w:rPr>
          <w:rFonts w:ascii="Palatino Linotype" w:hAnsi="Palatino Linotype"/>
          <w:color w:val="C00000"/>
          <w:lang w:eastAsia="el-GR"/>
        </w:rPr>
        <w:t xml:space="preserve">Νικόλαε· ευσεβείας στύλε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7D3356">
        <w:rPr>
          <w:rFonts w:ascii="Palatino Linotype" w:hAnsi="Palatino Linotype" w:cs="Arial"/>
          <w:color w:val="C00000"/>
          <w:lang w:eastAsia="el-GR"/>
        </w:rPr>
        <w:t>ασεβών ολετήριον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επίκουρε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πάντων των </w:t>
      </w:r>
      <w:r w:rsidRPr="007D3356">
        <w:rPr>
          <w:rFonts w:ascii="Palatino Linotype" w:hAnsi="Palatino Linotype" w:cs="Arial"/>
          <w:color w:val="C00000"/>
          <w:lang w:eastAsia="el-GR"/>
        </w:rPr>
        <w:t>εν ανάγκαις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μη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ελλίπης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πρεσβεύειν προς Κύριον,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υπέρ </w:t>
      </w:r>
      <w:r w:rsidRPr="007D3356">
        <w:rPr>
          <w:rFonts w:ascii="Palatino Linotype" w:hAnsi="Palatino Linotype" w:cs="Trebuchet MS"/>
          <w:color w:val="C00000"/>
          <w:lang w:eastAsia="el-GR"/>
        </w:rPr>
        <w:t>των τιμώντων, την φωσφόρον και πάντιμον μνήμην σου.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 xml:space="preserve">Οι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κανόνες· της </w:t>
      </w:r>
      <w:r w:rsidRPr="007D3356">
        <w:rPr>
          <w:rFonts w:ascii="Palatino Linotype" w:hAnsi="Palatino Linotype" w:cs="Arial"/>
          <w:color w:val="C00000"/>
          <w:lang w:eastAsia="el-GR"/>
        </w:rPr>
        <w:t>εορτής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· και του </w:t>
      </w:r>
      <w:r w:rsidRPr="007D3356">
        <w:rPr>
          <w:rFonts w:ascii="Palatino Linotype" w:hAnsi="Palatino Linotype" w:cs="Arial"/>
          <w:color w:val="C00000"/>
          <w:lang w:eastAsia="el-GR"/>
        </w:rPr>
        <w:t>Αγίου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ου </w:t>
      </w:r>
      <w:r w:rsidRPr="007D3356">
        <w:rPr>
          <w:rFonts w:ascii="Palatino Linotype" w:hAnsi="Palatino Linotype" w:cs="Arial"/>
          <w:color w:val="C00000"/>
          <w:lang w:eastAsia="el-GR"/>
        </w:rPr>
        <w:t>η ακροστιχίς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: </w:t>
      </w:r>
      <w:r w:rsidRPr="007D3356">
        <w:rPr>
          <w:rFonts w:ascii="Palatino Linotype" w:hAnsi="Palatino Linotype"/>
          <w:i/>
          <w:color w:val="C00000"/>
          <w:lang w:eastAsia="el-GR"/>
        </w:rPr>
        <w:t xml:space="preserve">ΝΙΚΗΣ ΘΕΙΑ ΕΠΩΝΥΜΟΝ, ΝΙΚΟΛΑΟΝ ΝΕΟΝ </w:t>
      </w:r>
      <w:r w:rsidRPr="007D3356">
        <w:rPr>
          <w:rFonts w:ascii="Palatino Linotype" w:hAnsi="Palatino Linotype" w:cs="Arial"/>
          <w:i/>
          <w:color w:val="C00000"/>
          <w:lang w:eastAsia="el-GR"/>
        </w:rPr>
        <w:t>ΑΔΩ</w:t>
      </w:r>
      <w:r w:rsidRPr="007D3356">
        <w:rPr>
          <w:rFonts w:ascii="Palatino Linotype" w:hAnsi="Palatino Linotype" w:cs="Trebuchet MS"/>
          <w:i/>
          <w:color w:val="C00000"/>
          <w:lang w:eastAsia="el-GR"/>
        </w:rPr>
        <w:t>. Χ.</w:t>
      </w:r>
    </w:p>
    <w:p w:rsidR="00FF31D2" w:rsidRPr="007D3356" w:rsidRDefault="00FF31D2" w:rsidP="007D3356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D3356">
        <w:rPr>
          <w:rFonts w:ascii="Palatino Linotype" w:hAnsi="Palatino Linotype" w:cs="Arial"/>
          <w:b/>
          <w:i/>
          <w:color w:val="C00000"/>
          <w:lang w:eastAsia="el-GR"/>
        </w:rPr>
        <w:t xml:space="preserve">Ωδή 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>α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</w:t>
      </w:r>
      <w:r w:rsidRPr="007D3356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>α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</w:t>
      </w:r>
      <w:r w:rsidRPr="007D3356">
        <w:rPr>
          <w:rFonts w:ascii="Palatino Linotype" w:hAnsi="Palatino Linotype" w:cs="Arial"/>
          <w:b/>
          <w:i/>
          <w:color w:val="C00000"/>
          <w:lang w:eastAsia="el-GR"/>
        </w:rPr>
        <w:t>Αναστάσεως ημέρα</w:t>
      </w:r>
      <w:r w:rsidRPr="007D3356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 xml:space="preserve">Νικητήν </w:t>
      </w:r>
      <w:r w:rsidRPr="007D3356">
        <w:rPr>
          <w:rFonts w:ascii="Palatino Linotype" w:hAnsi="Palatino Linotype" w:cs="Arial"/>
          <w:color w:val="C00000"/>
          <w:lang w:eastAsia="el-GR"/>
        </w:rPr>
        <w:t>αναφανήναι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κατ’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εχθρού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βδελυρού, δύστηνον σον </w:t>
      </w:r>
      <w:r w:rsidRPr="007D3356">
        <w:rPr>
          <w:rFonts w:ascii="Palatino Linotype" w:hAnsi="Palatino Linotype" w:cs="Arial"/>
          <w:color w:val="C00000"/>
          <w:lang w:eastAsia="el-GR"/>
        </w:rPr>
        <w:t>ικέτην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τον στεφανούντά σε ψαλμοίς, και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ωδαίς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πνευματικαίς, πρεσβείαις θερμαίς ταις σαις με </w:t>
      </w:r>
      <w:r w:rsidRPr="007D3356">
        <w:rPr>
          <w:rFonts w:ascii="Palatino Linotype" w:hAnsi="Palatino Linotype" w:cs="Arial"/>
          <w:color w:val="C00000"/>
          <w:lang w:eastAsia="el-GR"/>
        </w:rPr>
        <w:t>αξίωσον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νέε Μάρτυς </w:t>
      </w:r>
      <w:r w:rsidRPr="007D3356">
        <w:rPr>
          <w:rFonts w:ascii="Palatino Linotype" w:hAnsi="Palatino Linotype"/>
          <w:color w:val="C00000"/>
          <w:lang w:eastAsia="el-GR"/>
        </w:rPr>
        <w:t>Νικόλαε.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Arial"/>
          <w:color w:val="C00000"/>
          <w:lang w:eastAsia="el-GR"/>
        </w:rPr>
      </w:pP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 w:cs="Arial"/>
          <w:color w:val="C00000"/>
          <w:lang w:eastAsia="el-GR"/>
        </w:rPr>
        <w:t xml:space="preserve">Ισχυρός εν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τοις πολέμοις, και τοις λόγοις γλυκύς, νέε </w:t>
      </w:r>
      <w:r w:rsidRPr="007D3356">
        <w:rPr>
          <w:rFonts w:ascii="Palatino Linotype" w:hAnsi="Palatino Linotype" w:cs="Arial"/>
          <w:color w:val="C00000"/>
          <w:lang w:eastAsia="el-GR"/>
        </w:rPr>
        <w:t>Οσιομάρτυς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εδείχθης όθεν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δουξ, της Λαρίσης ευσθενής,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απάντων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πιστούς χορούς κατηγλάϊσας, στεφανίτα </w:t>
      </w:r>
      <w:r w:rsidRPr="007D3356">
        <w:rPr>
          <w:rFonts w:ascii="Palatino Linotype" w:hAnsi="Palatino Linotype"/>
          <w:color w:val="C00000"/>
          <w:lang w:eastAsia="el-GR"/>
        </w:rPr>
        <w:t>Νικόλαε.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 xml:space="preserve">Κεκλημένε νέε Μάρτυς, των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Βουνένων φωστήρ, μνήμην σου την </w:t>
      </w:r>
      <w:r w:rsidRPr="007D3356">
        <w:rPr>
          <w:rFonts w:ascii="Palatino Linotype" w:hAnsi="Palatino Linotype" w:cs="Arial"/>
          <w:color w:val="C00000"/>
          <w:lang w:eastAsia="el-GR"/>
        </w:rPr>
        <w:t>αγίαν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τω πανσέπτω σου ναώ, </w:t>
      </w:r>
      <w:r w:rsidRPr="007D3356">
        <w:rPr>
          <w:rFonts w:ascii="Palatino Linotype" w:hAnsi="Palatino Linotype"/>
          <w:color w:val="C00000"/>
          <w:lang w:eastAsia="el-GR"/>
        </w:rPr>
        <w:t xml:space="preserve">των </w:t>
      </w:r>
      <w:r w:rsidRPr="007D3356">
        <w:rPr>
          <w:rFonts w:ascii="Palatino Linotype" w:hAnsi="Palatino Linotype" w:cs="Trebuchet MS"/>
          <w:color w:val="C00000"/>
          <w:lang w:eastAsia="el-GR"/>
        </w:rPr>
        <w:t>Διρφύων οι πιστοί, τελούσι λαμπρώς και αίνον προσάγουσι, τω στερρώς σε κρατύναντι.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Arial"/>
          <w:color w:val="C00000"/>
          <w:lang w:eastAsia="el-GR"/>
        </w:rPr>
      </w:pP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 w:cs="Arial"/>
          <w:color w:val="C00000"/>
          <w:lang w:eastAsia="el-GR"/>
        </w:rPr>
        <w:t>Ηλιόφωτε οπλίτα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ταις θαυμάτων αυγαίς, πάσαν την γην φαιδρύνεις,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ομβροβλυτοίς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γαρ τους πιστούς, ουρανόθεν </w:t>
      </w:r>
      <w:r w:rsidRPr="007D3356">
        <w:rPr>
          <w:rFonts w:ascii="Palatino Linotype" w:hAnsi="Palatino Linotype" w:cs="Arial"/>
          <w:color w:val="C00000"/>
          <w:lang w:eastAsia="el-GR"/>
        </w:rPr>
        <w:t>αθλητά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κλεινέ </w:t>
      </w:r>
      <w:r w:rsidRPr="007D3356">
        <w:rPr>
          <w:rFonts w:ascii="Palatino Linotype" w:hAnsi="Palatino Linotype" w:cs="Arial"/>
          <w:color w:val="C00000"/>
          <w:lang w:eastAsia="el-GR"/>
        </w:rPr>
        <w:t>υετώ αφθόνων ιάσεων</w:t>
      </w:r>
      <w:r w:rsidRPr="007D3356">
        <w:rPr>
          <w:rFonts w:ascii="Palatino Linotype" w:hAnsi="Palatino Linotype" w:cs="Trebuchet MS"/>
          <w:color w:val="C00000"/>
          <w:lang w:eastAsia="el-GR"/>
        </w:rPr>
        <w:t>, σε τους πόθω γεραίροντας.</w:t>
      </w:r>
    </w:p>
    <w:p w:rsidR="00FF31D2" w:rsidRPr="007D3356" w:rsidRDefault="00FF31D2" w:rsidP="007D3356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D3356">
        <w:rPr>
          <w:rFonts w:ascii="Palatino Linotype" w:hAnsi="Palatino Linotype"/>
          <w:b/>
          <w:i/>
          <w:color w:val="C00000"/>
          <w:lang w:eastAsia="el-GR"/>
        </w:rPr>
        <w:t>Θεοτοκίον.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 xml:space="preserve">Σαρκωθείς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7D3356">
        <w:rPr>
          <w:rFonts w:ascii="Palatino Linotype" w:hAnsi="Palatino Linotype" w:cs="Arial"/>
          <w:color w:val="C00000"/>
          <w:lang w:eastAsia="el-GR"/>
        </w:rPr>
        <w:t>απάντων</w:t>
      </w:r>
      <w:r w:rsidRPr="007D3356">
        <w:rPr>
          <w:rFonts w:ascii="Palatino Linotype" w:hAnsi="Palatino Linotype" w:cs="Trebuchet MS"/>
          <w:color w:val="C00000"/>
          <w:lang w:eastAsia="el-GR"/>
        </w:rPr>
        <w:t>, Βασιλεύς και Θεός</w:t>
      </w:r>
      <w:r w:rsidRPr="007D3356">
        <w:rPr>
          <w:rFonts w:ascii="Palatino Linotype" w:hAnsi="Palatino Linotype"/>
          <w:color w:val="C00000"/>
          <w:lang w:eastAsia="el-GR"/>
        </w:rPr>
        <w:t xml:space="preserve">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αγνών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αιμάτων, των σων Μητράνανδρε </w:t>
      </w:r>
      <w:r w:rsidRPr="007D3356">
        <w:rPr>
          <w:rFonts w:ascii="Palatino Linotype" w:hAnsi="Palatino Linotype" w:cs="Arial"/>
          <w:color w:val="C00000"/>
          <w:lang w:eastAsia="el-GR"/>
        </w:rPr>
        <w:t>αγνή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βρεφοτόκε Μαριάμ,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της παλαιάς </w:t>
      </w:r>
      <w:r w:rsidRPr="007D3356">
        <w:rPr>
          <w:rFonts w:ascii="Palatino Linotype" w:hAnsi="Palatino Linotype" w:cs="Arial"/>
          <w:color w:val="C00000"/>
          <w:lang w:eastAsia="el-GR"/>
        </w:rPr>
        <w:t>αράς ηλευθέρωσε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σε τους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άσμασι </w:t>
      </w:r>
      <w:r w:rsidRPr="007D3356">
        <w:rPr>
          <w:rFonts w:ascii="Palatino Linotype" w:hAnsi="Palatino Linotype" w:cs="Trebuchet MS"/>
          <w:color w:val="C00000"/>
          <w:lang w:eastAsia="el-GR"/>
        </w:rPr>
        <w:t>μέλποντας.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140403" w:rsidRDefault="00FF31D2" w:rsidP="00140403">
      <w:pPr>
        <w:spacing w:after="0" w:line="360" w:lineRule="auto"/>
        <w:jc w:val="center"/>
        <w:rPr>
          <w:rFonts w:ascii="Palatino Linotype" w:hAnsi="Palatino Linotype" w:cs="Trebuchet MS"/>
          <w:b/>
          <w:i/>
          <w:color w:val="C00000"/>
          <w:lang w:eastAsia="el-GR"/>
        </w:rPr>
      </w:pPr>
      <w:r w:rsidRPr="00140403">
        <w:rPr>
          <w:rFonts w:ascii="Palatino Linotype" w:hAnsi="Palatino Linotype" w:cs="Arial"/>
          <w:b/>
          <w:i/>
          <w:color w:val="C00000"/>
          <w:lang w:eastAsia="el-GR"/>
        </w:rPr>
        <w:t xml:space="preserve">Ωδή </w:t>
      </w:r>
      <w:r w:rsidRPr="00140403">
        <w:rPr>
          <w:rFonts w:ascii="Palatino Linotype" w:hAnsi="Palatino Linotype" w:cs="Trebuchet MS"/>
          <w:b/>
          <w:i/>
          <w:color w:val="C00000"/>
          <w:lang w:eastAsia="el-GR"/>
        </w:rPr>
        <w:t>γ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 xml:space="preserve">’ </w:t>
      </w:r>
      <w:r w:rsidRPr="00140403">
        <w:rPr>
          <w:rFonts w:ascii="Palatino Linotype" w:hAnsi="Palatino Linotype" w:cs="Trebuchet MS"/>
          <w:b/>
          <w:i/>
          <w:color w:val="C00000"/>
          <w:lang w:eastAsia="el-GR"/>
        </w:rPr>
        <w:t xml:space="preserve"> Δεύτε πόμα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 xml:space="preserve">Θείον </w:t>
      </w:r>
      <w:r w:rsidRPr="007D3356">
        <w:rPr>
          <w:rFonts w:ascii="Palatino Linotype" w:hAnsi="Palatino Linotype" w:cs="Trebuchet MS"/>
          <w:color w:val="C00000"/>
          <w:lang w:eastAsia="el-GR"/>
        </w:rPr>
        <w:t>σε κεκτήμεθα φρουρόν, και μεσίτην προς Κτίστην πανιερώτατον</w:t>
      </w:r>
      <w:r w:rsidRPr="007D3356">
        <w:rPr>
          <w:rFonts w:ascii="Palatino Linotype" w:hAnsi="Palatino Linotype"/>
          <w:color w:val="C00000"/>
          <w:lang w:eastAsia="el-GR"/>
        </w:rPr>
        <w:t xml:space="preserve">, τον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της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Εώας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βλαστόν, </w:t>
      </w:r>
      <w:r w:rsidRPr="007D3356">
        <w:rPr>
          <w:rFonts w:ascii="Palatino Linotype" w:hAnsi="Palatino Linotype"/>
          <w:color w:val="C00000"/>
          <w:lang w:eastAsia="el-GR"/>
        </w:rPr>
        <w:t xml:space="preserve">Νικόλαε φίλε του </w:t>
      </w:r>
      <w:r w:rsidRPr="007D3356">
        <w:rPr>
          <w:rFonts w:ascii="Palatino Linotype" w:hAnsi="Palatino Linotype" w:cs="Trebuchet MS"/>
          <w:color w:val="C00000"/>
          <w:lang w:eastAsia="el-GR"/>
        </w:rPr>
        <w:t>Χριστού, σοφέ πρωτοστράτηγε.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 xml:space="preserve">Εύγέ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σοι βοώμεν μυστικώς, ευθαλέστατον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ρόδον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Χριστού </w:t>
      </w:r>
      <w:r w:rsidRPr="007D3356">
        <w:rPr>
          <w:rFonts w:ascii="Palatino Linotype" w:hAnsi="Palatino Linotype"/>
          <w:color w:val="C00000"/>
          <w:lang w:eastAsia="el-GR"/>
        </w:rPr>
        <w:t xml:space="preserve">Νικόλαε, το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αυλαίς φυτευθέν, Κυρίου και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όμβροις </w:t>
      </w:r>
      <w:r w:rsidRPr="007D3356">
        <w:rPr>
          <w:rFonts w:ascii="Palatino Linotype" w:hAnsi="Palatino Linotype" w:cs="Trebuchet MS"/>
          <w:color w:val="C00000"/>
          <w:lang w:eastAsia="el-GR"/>
        </w:rPr>
        <w:t>ποτισθέν, των θείων αιμάτων σου.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Arial"/>
          <w:color w:val="C00000"/>
          <w:lang w:eastAsia="el-GR"/>
        </w:rPr>
      </w:pP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 w:cs="Arial"/>
          <w:color w:val="C00000"/>
          <w:lang w:eastAsia="el-GR"/>
        </w:rPr>
        <w:t xml:space="preserve">Ιδών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την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ανδρείαν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σου ψυχήν, και την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ρώμην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του σώματος μυριόνικε,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Λέων σε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σοφός, Λαρίσης ταξίαρχον ευθύς,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ασμένως </w:t>
      </w:r>
      <w:r w:rsidRPr="007D3356">
        <w:rPr>
          <w:rFonts w:ascii="Palatino Linotype" w:hAnsi="Palatino Linotype" w:cs="Trebuchet MS"/>
          <w:color w:val="C00000"/>
          <w:lang w:eastAsia="el-GR"/>
        </w:rPr>
        <w:t>διόρισεν.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i/>
          <w:color w:val="C00000"/>
          <w:lang w:eastAsia="el-GR"/>
        </w:rPr>
      </w:pPr>
    </w:p>
    <w:p w:rsidR="00FF31D2" w:rsidRPr="00D90C31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D90C31">
        <w:rPr>
          <w:rFonts w:ascii="Palatino Linotype" w:hAnsi="Palatino Linotype"/>
          <w:b/>
          <w:i/>
          <w:color w:val="C00000"/>
          <w:lang w:eastAsia="el-GR"/>
        </w:rPr>
        <w:t>Θεοτοκίον.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 w:cs="Arial"/>
          <w:color w:val="C00000"/>
          <w:lang w:eastAsia="el-GR"/>
        </w:rPr>
        <w:t xml:space="preserve">Άχραντε ιλύος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με παθών, των θλιβόντων με πάνυ ευχαίς σου κάθαρον, και λογισμόν ευσταθή,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αεί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δίδου Μήτερ τω πιστώς,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υμνούντι </w:t>
      </w:r>
      <w:r w:rsidRPr="007D3356">
        <w:rPr>
          <w:rFonts w:ascii="Palatino Linotype" w:hAnsi="Palatino Linotype" w:cs="Trebuchet MS"/>
          <w:color w:val="C00000"/>
          <w:lang w:eastAsia="el-GR"/>
        </w:rPr>
        <w:t>οικέτη σου.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D90C31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D90C31">
        <w:rPr>
          <w:rFonts w:ascii="Palatino Linotype" w:hAnsi="Palatino Linotype"/>
          <w:b/>
          <w:i/>
          <w:color w:val="C00000"/>
          <w:lang w:eastAsia="el-GR"/>
        </w:rPr>
        <w:t xml:space="preserve">Κάθισμα. </w:t>
      </w:r>
      <w:r w:rsidRPr="00D90C31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>δ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Κατεπλάγη </w:t>
      </w:r>
      <w:r w:rsidRPr="00D90C31">
        <w:rPr>
          <w:rFonts w:ascii="Palatino Linotype" w:hAnsi="Palatino Linotype" w:cs="Arial"/>
          <w:b/>
          <w:i/>
          <w:color w:val="C00000"/>
          <w:lang w:eastAsia="el-GR"/>
        </w:rPr>
        <w:t>Ιωσήφ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 xml:space="preserve">Κατεπλάγησαν ποτέ, αι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Αγγέλων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στρατιαί, καθορώσαι </w:t>
      </w:r>
      <w:r w:rsidRPr="007D3356">
        <w:rPr>
          <w:rFonts w:ascii="Palatino Linotype" w:hAnsi="Palatino Linotype" w:cs="Arial"/>
          <w:color w:val="C00000"/>
          <w:lang w:eastAsia="el-GR"/>
        </w:rPr>
        <w:t>αθλητά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την σην </w:t>
      </w:r>
      <w:r w:rsidRPr="007D3356">
        <w:rPr>
          <w:rFonts w:ascii="Palatino Linotype" w:hAnsi="Palatino Linotype" w:cs="Arial"/>
          <w:color w:val="C00000"/>
          <w:lang w:eastAsia="el-GR"/>
        </w:rPr>
        <w:t>ανένδοτον ροπήν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και της ψυχής σου το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άλκιμον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και γενναίον. Πως γαρ </w:t>
      </w:r>
      <w:r w:rsidRPr="007D3356">
        <w:rPr>
          <w:rFonts w:ascii="Palatino Linotype" w:hAnsi="Palatino Linotype" w:cs="Arial"/>
          <w:color w:val="C00000"/>
          <w:lang w:eastAsia="el-GR"/>
        </w:rPr>
        <w:t>ανδρικώς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πόνους </w:t>
      </w:r>
      <w:r w:rsidRPr="007D3356">
        <w:rPr>
          <w:rFonts w:ascii="Palatino Linotype" w:hAnsi="Palatino Linotype" w:cs="Arial"/>
          <w:color w:val="C00000"/>
          <w:lang w:eastAsia="el-GR"/>
        </w:rPr>
        <w:t>ήνεγκας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αίνον </w:t>
      </w:r>
      <w:r w:rsidRPr="007D3356">
        <w:rPr>
          <w:rFonts w:ascii="Palatino Linotype" w:hAnsi="Palatino Linotype" w:cs="Arial"/>
          <w:color w:val="C00000"/>
          <w:lang w:eastAsia="el-GR"/>
        </w:rPr>
        <w:t>ιερόν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πέμπων τω Κτίσαντι, και </w:t>
      </w:r>
      <w:r w:rsidRPr="007D3356">
        <w:rPr>
          <w:rFonts w:ascii="Palatino Linotype" w:hAnsi="Palatino Linotype"/>
          <w:color w:val="C00000"/>
          <w:lang w:eastAsia="el-GR"/>
        </w:rPr>
        <w:t xml:space="preserve">των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Βουνένων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ήρδευσας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την χθόνα, τοις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οχετοίς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των αιμάτων σου,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Οσιομάρτυς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της </w:t>
      </w:r>
      <w:r w:rsidRPr="007D3356">
        <w:rPr>
          <w:rFonts w:ascii="Palatino Linotype" w:hAnsi="Palatino Linotype" w:cs="Arial"/>
          <w:color w:val="C00000"/>
          <w:lang w:eastAsia="el-GR"/>
        </w:rPr>
        <w:t>Εκκλησίας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σεπτόν </w:t>
      </w:r>
      <w:r w:rsidRPr="007D3356">
        <w:rPr>
          <w:rFonts w:ascii="Palatino Linotype" w:hAnsi="Palatino Linotype"/>
          <w:color w:val="C00000"/>
          <w:lang w:eastAsia="el-GR"/>
        </w:rPr>
        <w:t>Νικόλαε γέρας.</w:t>
      </w:r>
    </w:p>
    <w:p w:rsidR="00FF31D2" w:rsidRPr="00D90C31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D90C31">
        <w:rPr>
          <w:rFonts w:ascii="Palatino Linotype" w:hAnsi="Palatino Linotype"/>
          <w:b/>
          <w:i/>
          <w:color w:val="C00000"/>
          <w:lang w:eastAsia="el-GR"/>
        </w:rPr>
        <w:t xml:space="preserve">Δόξα. Και 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>νυν. Θεοτοκίον.</w:t>
      </w:r>
    </w:p>
    <w:p w:rsidR="00FF31D2" w:rsidRPr="007D3356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D3356">
        <w:rPr>
          <w:rFonts w:ascii="Palatino Linotype" w:hAnsi="Palatino Linotype"/>
          <w:color w:val="C00000"/>
          <w:lang w:eastAsia="el-GR"/>
        </w:rPr>
        <w:t xml:space="preserve">Σε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την μόνην γυναικών, κυοφορήσασαν Χριστόν,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ανηρότως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οι πιστοί, </w:t>
      </w:r>
      <w:r w:rsidRPr="007D3356">
        <w:rPr>
          <w:rFonts w:ascii="Palatino Linotype" w:hAnsi="Palatino Linotype" w:cs="Arial"/>
          <w:color w:val="C00000"/>
          <w:lang w:eastAsia="el-GR"/>
        </w:rPr>
        <w:t>υμνολογούμεν εκτενώς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και τον σον τόκον αινούμεν εις τους αιώνας, Μήτερ του Θεού, </w:t>
      </w:r>
      <w:r w:rsidRPr="007D3356">
        <w:rPr>
          <w:rFonts w:ascii="Palatino Linotype" w:hAnsi="Palatino Linotype" w:cs="Arial"/>
          <w:color w:val="C00000"/>
          <w:lang w:eastAsia="el-GR"/>
        </w:rPr>
        <w:t>απειρόγαμε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φρέαρ ζωτικόν, </w:t>
      </w:r>
      <w:r w:rsidRPr="007D3356">
        <w:rPr>
          <w:rFonts w:ascii="Palatino Linotype" w:hAnsi="Palatino Linotype" w:cs="Arial"/>
          <w:color w:val="C00000"/>
          <w:lang w:eastAsia="el-GR"/>
        </w:rPr>
        <w:t>αναπλάσεως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των χοϊκών </w:t>
      </w:r>
      <w:r w:rsidRPr="007D3356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πίστει σοι βοώντων· χαίρε </w:t>
      </w:r>
      <w:r w:rsidRPr="007D3356">
        <w:rPr>
          <w:rFonts w:ascii="Palatino Linotype" w:hAnsi="Palatino Linotype" w:cs="Arial"/>
          <w:color w:val="C00000"/>
          <w:lang w:eastAsia="el-GR"/>
        </w:rPr>
        <w:t>Αδάμ επανόρθωσις</w:t>
      </w:r>
      <w:r w:rsidRPr="007D3356">
        <w:rPr>
          <w:rFonts w:ascii="Palatino Linotype" w:hAnsi="Palatino Linotype" w:cs="Trebuchet MS"/>
          <w:color w:val="C00000"/>
          <w:lang w:eastAsia="el-GR"/>
        </w:rPr>
        <w:t xml:space="preserve">, Παρθένε χαίρε ευλογημένη, των ουρανών </w:t>
      </w:r>
      <w:r w:rsidRPr="007D3356">
        <w:rPr>
          <w:rFonts w:ascii="Palatino Linotype" w:hAnsi="Palatino Linotype" w:cs="Arial"/>
          <w:color w:val="C00000"/>
          <w:lang w:eastAsia="el-GR"/>
        </w:rPr>
        <w:t>υπερτέρα</w:t>
      </w:r>
      <w:r w:rsidRPr="007D3356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eastAsia="el-GR"/>
        </w:rPr>
      </w:pPr>
    </w:p>
    <w:p w:rsidR="00FF31D2" w:rsidRPr="00D90C31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D90C31">
        <w:rPr>
          <w:rFonts w:ascii="Palatino Linotype" w:hAnsi="Palatino Linotype" w:cs="Arial"/>
          <w:b/>
          <w:i/>
          <w:color w:val="C00000"/>
          <w:lang w:eastAsia="el-GR"/>
        </w:rPr>
        <w:t xml:space="preserve">Ωδή 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>δ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</w:t>
      </w:r>
      <w:r w:rsidRPr="00D90C31">
        <w:rPr>
          <w:rFonts w:ascii="Palatino Linotype" w:hAnsi="Palatino Linotype" w:cs="Arial"/>
          <w:b/>
          <w:i/>
          <w:color w:val="C00000"/>
          <w:lang w:eastAsia="el-GR"/>
        </w:rPr>
        <w:t xml:space="preserve">Επί 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>της θείας φυλακής.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 xml:space="preserve">Στεφάνω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δόξης κοσμηθείς,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αΰλω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D90C31">
        <w:rPr>
          <w:rFonts w:ascii="Palatino Linotype" w:hAnsi="Palatino Linotype" w:cs="Arial"/>
          <w:color w:val="C00000"/>
          <w:lang w:eastAsia="el-GR"/>
        </w:rPr>
        <w:t>αριθμηθείς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δήμοις </w:t>
      </w:r>
      <w:r w:rsidRPr="00D90C31">
        <w:rPr>
          <w:rFonts w:ascii="Palatino Linotype" w:hAnsi="Palatino Linotype" w:cs="Arial"/>
          <w:color w:val="C00000"/>
          <w:lang w:eastAsia="el-GR"/>
        </w:rPr>
        <w:t>αθλητών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πολυθαύμαστε σεμνέ </w:t>
      </w:r>
      <w:r w:rsidRPr="00D90C31">
        <w:rPr>
          <w:rFonts w:ascii="Palatino Linotype" w:hAnsi="Palatino Linotype"/>
          <w:color w:val="C00000"/>
          <w:lang w:eastAsia="el-GR"/>
        </w:rPr>
        <w:t xml:space="preserve">Νικόλαε, παρά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Κυρίου είληφας, χάριν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αποδιώκειν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τας νόσους,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αγόντων </w:t>
      </w:r>
      <w:r w:rsidRPr="00D90C31">
        <w:rPr>
          <w:rFonts w:ascii="Palatino Linotype" w:hAnsi="Palatino Linotype" w:cs="Trebuchet MS"/>
          <w:color w:val="C00000"/>
          <w:lang w:eastAsia="el-GR"/>
        </w:rPr>
        <w:t>φαιδρώς, την θείαν μνήμην σου.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Arial"/>
          <w:color w:val="C00000"/>
          <w:lang w:eastAsia="el-GR"/>
        </w:rPr>
      </w:pP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 w:cs="Arial"/>
          <w:color w:val="C00000"/>
          <w:lang w:eastAsia="el-GR"/>
        </w:rPr>
        <w:t xml:space="preserve">Εώα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πάσα </w:t>
      </w:r>
      <w:r w:rsidRPr="00D90C31">
        <w:rPr>
          <w:rFonts w:ascii="Palatino Linotype" w:hAnsi="Palatino Linotype" w:cs="Arial"/>
          <w:color w:val="C00000"/>
          <w:lang w:eastAsia="el-GR"/>
        </w:rPr>
        <w:t>η Ελλάς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εξόχως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γη των Θετταλών,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άλση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και δρυμοί, των Βουνένων </w:t>
      </w:r>
      <w:r w:rsidRPr="00D90C31">
        <w:rPr>
          <w:rFonts w:ascii="Palatino Linotype" w:hAnsi="Palatino Linotype"/>
          <w:color w:val="C00000"/>
          <w:lang w:eastAsia="el-GR"/>
        </w:rPr>
        <w:t xml:space="preserve">θεοφόρε τέρπονται,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ότι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την σην </w:t>
      </w:r>
      <w:r w:rsidRPr="00D90C31">
        <w:rPr>
          <w:rFonts w:ascii="Palatino Linotype" w:hAnsi="Palatino Linotype" w:cs="Arial"/>
          <w:color w:val="C00000"/>
          <w:lang w:eastAsia="el-GR"/>
        </w:rPr>
        <w:t>ενάθλησιν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Μάρτυς γηθοσύνως </w:t>
      </w:r>
      <w:r w:rsidRPr="00D90C31">
        <w:rPr>
          <w:rFonts w:ascii="Palatino Linotype" w:hAnsi="Palatino Linotype" w:cs="Arial"/>
          <w:color w:val="C00000"/>
          <w:lang w:eastAsia="el-GR"/>
        </w:rPr>
        <w:t>ορώσιν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ανευφημούντες </w:t>
      </w:r>
      <w:r w:rsidRPr="00D90C31">
        <w:rPr>
          <w:rFonts w:ascii="Palatino Linotype" w:hAnsi="Palatino Linotype" w:cs="Trebuchet MS"/>
          <w:color w:val="C00000"/>
          <w:lang w:eastAsia="el-GR"/>
        </w:rPr>
        <w:t>τα σα, σεπτά παλαίσματα.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 xml:space="preserve">Πρηστήρ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ωράθης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D90C31">
        <w:rPr>
          <w:rFonts w:ascii="Palatino Linotype" w:hAnsi="Palatino Linotype" w:cs="Arial"/>
          <w:color w:val="C00000"/>
          <w:lang w:eastAsia="el-GR"/>
        </w:rPr>
        <w:t>εχθρών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και πύργος τόλμης </w:t>
      </w:r>
      <w:r w:rsidRPr="00D90C31">
        <w:rPr>
          <w:rFonts w:ascii="Palatino Linotype" w:hAnsi="Palatino Linotype" w:cs="Arial"/>
          <w:color w:val="C00000"/>
          <w:lang w:eastAsia="el-GR"/>
        </w:rPr>
        <w:t>ακλινής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Μάρτυς γεραρέ, της Λαρίσης τιμαλφές διάδημα, και του Τυρνάβου καύχημα. Συ γαρ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έφλεξας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μήνιν </w:t>
      </w:r>
      <w:r w:rsidRPr="00D90C31">
        <w:rPr>
          <w:rFonts w:ascii="Palatino Linotype" w:hAnsi="Palatino Linotype" w:cs="Arial"/>
          <w:color w:val="C00000"/>
          <w:lang w:eastAsia="el-GR"/>
        </w:rPr>
        <w:t>Αράβων</w:t>
      </w:r>
      <w:r w:rsidRPr="00D90C31">
        <w:rPr>
          <w:rFonts w:ascii="Palatino Linotype" w:hAnsi="Palatino Linotype"/>
          <w:color w:val="C00000"/>
          <w:lang w:eastAsia="el-GR"/>
        </w:rPr>
        <w:t xml:space="preserve">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hAnsi="Palatino Linotype" w:cs="Trebuchet MS"/>
          <w:color w:val="C00000"/>
          <w:lang w:eastAsia="el-GR"/>
        </w:rPr>
        <w:t>τω πυρί της Χριστού, ευαρεστήσεως.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i/>
          <w:color w:val="C00000"/>
          <w:lang w:eastAsia="el-GR"/>
        </w:rPr>
      </w:pP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i/>
          <w:color w:val="C00000"/>
          <w:lang w:eastAsia="el-GR"/>
        </w:rPr>
      </w:pPr>
    </w:p>
    <w:p w:rsidR="00FF31D2" w:rsidRPr="00D90C31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D90C31">
        <w:rPr>
          <w:rFonts w:ascii="Palatino Linotype" w:hAnsi="Palatino Linotype"/>
          <w:b/>
          <w:i/>
          <w:color w:val="C00000"/>
          <w:lang w:eastAsia="el-GR"/>
        </w:rPr>
        <w:t>Θεοτοκίον.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D90C31">
        <w:rPr>
          <w:rFonts w:ascii="Palatino Linotype" w:hAnsi="Palatino Linotype"/>
          <w:color w:val="C00000"/>
          <w:lang w:eastAsia="el-GR"/>
        </w:rPr>
        <w:t xml:space="preserve">παρθενίας θησαυρόν, γαλακτοτρόφε </w:t>
      </w:r>
      <w:r w:rsidRPr="00D90C31">
        <w:rPr>
          <w:rFonts w:ascii="Palatino Linotype" w:hAnsi="Palatino Linotype" w:cs="Arial"/>
          <w:color w:val="C00000"/>
          <w:lang w:eastAsia="el-GR"/>
        </w:rPr>
        <w:t>αγαθή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άδω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σε πιστώς, και τον Τόκον προσκυνών τον θείόν σου,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hAnsi="Palatino Linotype"/>
          <w:color w:val="C00000"/>
          <w:lang w:eastAsia="el-GR"/>
        </w:rPr>
        <w:t xml:space="preserve">κατανύξει ψάλλω σοι· χαίρε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πανυπέρτιμε Κόρη,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τον Σωτήρα Χριστόν,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αφράστως </w:t>
      </w:r>
      <w:r w:rsidRPr="00D90C31">
        <w:rPr>
          <w:rFonts w:ascii="Palatino Linotype" w:hAnsi="Palatino Linotype" w:cs="Trebuchet MS"/>
          <w:color w:val="C00000"/>
          <w:lang w:eastAsia="el-GR"/>
        </w:rPr>
        <w:t>τέξασα.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D90C31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D90C31">
        <w:rPr>
          <w:rFonts w:ascii="Palatino Linotype" w:hAnsi="Palatino Linotype" w:cs="Arial"/>
          <w:b/>
          <w:i/>
          <w:color w:val="C00000"/>
          <w:lang w:eastAsia="el-GR"/>
        </w:rPr>
        <w:t xml:space="preserve">Ωδή 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>ε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</w:t>
      </w:r>
      <w:r w:rsidRPr="00D90C31">
        <w:rPr>
          <w:rFonts w:ascii="Palatino Linotype" w:hAnsi="Palatino Linotype" w:cs="Arial"/>
          <w:b/>
          <w:i/>
          <w:color w:val="C00000"/>
          <w:lang w:eastAsia="el-GR"/>
        </w:rPr>
        <w:t xml:space="preserve">Ορθρίσωμεν όρθρου 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>βαθέως.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 xml:space="preserve">Νικόλαε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όρος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Τυρνάβου, συν των συνάθλων σου πλήθει, κατέλαβες και τω Κτίστη,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ύμνον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δόξης </w:t>
      </w:r>
      <w:r w:rsidRPr="00D90C31">
        <w:rPr>
          <w:rFonts w:ascii="Palatino Linotype" w:hAnsi="Palatino Linotype" w:cs="Arial"/>
          <w:color w:val="C00000"/>
          <w:lang w:eastAsia="el-GR"/>
        </w:rPr>
        <w:t>έπεμπες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και ουρανόθεν δύναμιν,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ήντλεις </w:t>
      </w:r>
      <w:r w:rsidRPr="00D90C31">
        <w:rPr>
          <w:rFonts w:ascii="Palatino Linotype" w:hAnsi="Palatino Linotype" w:cs="Trebuchet MS"/>
          <w:color w:val="C00000"/>
          <w:lang w:eastAsia="el-GR"/>
        </w:rPr>
        <w:t>δια το μαρτύριον.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Arial"/>
          <w:color w:val="C00000"/>
          <w:lang w:eastAsia="el-GR"/>
        </w:rPr>
      </w:pP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 w:cs="Arial"/>
          <w:color w:val="C00000"/>
          <w:lang w:eastAsia="el-GR"/>
        </w:rPr>
        <w:t xml:space="preserve">Υπέρ αστραπάς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του </w:t>
      </w:r>
      <w:r w:rsidRPr="00D90C31">
        <w:rPr>
          <w:rFonts w:ascii="Palatino Linotype" w:hAnsi="Palatino Linotype" w:cs="Arial"/>
          <w:color w:val="C00000"/>
          <w:lang w:eastAsia="el-GR"/>
        </w:rPr>
        <w:t>ηλίου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των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αρετών </w:t>
      </w:r>
      <w:r w:rsidRPr="00D90C31">
        <w:rPr>
          <w:rFonts w:ascii="Palatino Linotype" w:hAnsi="Palatino Linotype" w:cs="Trebuchet MS"/>
          <w:color w:val="C00000"/>
          <w:lang w:eastAsia="el-GR"/>
        </w:rPr>
        <w:t>σου το φέγγος, μεγάλαθλε στρατιώτα, του Χριστού Νικόλαε</w:t>
      </w:r>
      <w:r w:rsidRPr="00D90C31">
        <w:rPr>
          <w:rFonts w:ascii="Palatino Linotype" w:hAnsi="Palatino Linotype"/>
          <w:color w:val="C00000"/>
          <w:lang w:eastAsia="el-GR"/>
        </w:rPr>
        <w:t xml:space="preserve">, τη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στρατιά σου </w:t>
      </w:r>
      <w:r w:rsidRPr="00D90C31">
        <w:rPr>
          <w:rFonts w:ascii="Palatino Linotype" w:hAnsi="Palatino Linotype" w:cs="Arial"/>
          <w:color w:val="C00000"/>
          <w:lang w:eastAsia="el-GR"/>
        </w:rPr>
        <w:t>έλαμπε</w:t>
      </w:r>
      <w:r w:rsidRPr="00D90C31">
        <w:rPr>
          <w:rFonts w:ascii="Palatino Linotype" w:hAnsi="Palatino Linotype" w:cs="Trebuchet MS"/>
          <w:color w:val="C00000"/>
          <w:lang w:eastAsia="el-GR"/>
        </w:rPr>
        <w:t>, τη σε ποθούση μιμήσασθαι.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 xml:space="preserve">Μαρτύρων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οδούς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διανύειν, συναθλητών σου τω σμήνει, </w:t>
      </w:r>
      <w:r w:rsidRPr="00D90C31">
        <w:rPr>
          <w:rFonts w:ascii="Palatino Linotype" w:hAnsi="Palatino Linotype"/>
          <w:color w:val="C00000"/>
          <w:lang w:eastAsia="el-GR"/>
        </w:rPr>
        <w:t xml:space="preserve">Νικόλαε </w:t>
      </w:r>
      <w:r w:rsidRPr="00D90C31">
        <w:rPr>
          <w:rFonts w:ascii="Palatino Linotype" w:hAnsi="Palatino Linotype" w:cs="Arial"/>
          <w:color w:val="C00000"/>
          <w:lang w:eastAsia="el-GR"/>
        </w:rPr>
        <w:t>υπεδείκνυς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τω λαβόντι στέφανον,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τοις Τυρνάβου </w:t>
      </w:r>
      <w:r w:rsidRPr="00D90C31">
        <w:rPr>
          <w:rFonts w:ascii="Palatino Linotype" w:hAnsi="Palatino Linotype" w:cs="Arial"/>
          <w:color w:val="C00000"/>
          <w:lang w:eastAsia="el-GR"/>
        </w:rPr>
        <w:t>άλσεσι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D90C31">
        <w:rPr>
          <w:rFonts w:ascii="Palatino Linotype" w:hAnsi="Palatino Linotype" w:cs="Trebuchet MS"/>
          <w:color w:val="C00000"/>
          <w:lang w:eastAsia="el-GR"/>
        </w:rPr>
        <w:t>των χειρών του Παντάνακτος.</w:t>
      </w:r>
    </w:p>
    <w:p w:rsidR="00FF31D2" w:rsidRPr="00D90C31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D90C31">
        <w:rPr>
          <w:rFonts w:ascii="Palatino Linotype" w:hAnsi="Palatino Linotype"/>
          <w:b/>
          <w:i/>
          <w:color w:val="C00000"/>
          <w:lang w:eastAsia="el-GR"/>
        </w:rPr>
        <w:t>Θεοτοκίον.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 w:cs="Arial"/>
          <w:color w:val="C00000"/>
          <w:lang w:eastAsia="el-GR"/>
        </w:rPr>
        <w:t xml:space="preserve">Ορθρίσωμεν όρθρου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βαθέος, και </w:t>
      </w:r>
      <w:r w:rsidRPr="00D90C31">
        <w:rPr>
          <w:rFonts w:ascii="Palatino Linotype" w:hAnsi="Palatino Linotype" w:cs="Arial"/>
          <w:color w:val="C00000"/>
          <w:lang w:eastAsia="el-GR"/>
        </w:rPr>
        <w:t>ικετήριον ύμνον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D90C31">
        <w:rPr>
          <w:rFonts w:ascii="Palatino Linotype" w:hAnsi="Palatino Linotype"/>
          <w:color w:val="C00000"/>
          <w:lang w:eastAsia="el-GR"/>
        </w:rPr>
        <w:t xml:space="preserve">προσοίσωμεν τη </w:t>
      </w:r>
      <w:r w:rsidRPr="00D90C31">
        <w:rPr>
          <w:rFonts w:ascii="Palatino Linotype" w:hAnsi="Palatino Linotype" w:cs="Arial"/>
          <w:color w:val="C00000"/>
          <w:lang w:eastAsia="el-GR"/>
        </w:rPr>
        <w:t>Ανάσση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τη τον Παντοκράτορα, γαλουχησάση μέλποντες,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ύμνοις </w:t>
      </w:r>
      <w:r w:rsidRPr="00D90C31">
        <w:rPr>
          <w:rFonts w:ascii="Palatino Linotype" w:hAnsi="Palatino Linotype" w:cs="Trebuchet MS"/>
          <w:color w:val="C00000"/>
          <w:lang w:eastAsia="el-GR"/>
        </w:rPr>
        <w:t>αυτής τα θαυμάσια.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D90C31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D90C31">
        <w:rPr>
          <w:rFonts w:ascii="Palatino Linotype" w:hAnsi="Palatino Linotype" w:cs="Arial"/>
          <w:b/>
          <w:i/>
          <w:color w:val="C00000"/>
          <w:lang w:eastAsia="el-GR"/>
        </w:rPr>
        <w:t xml:space="preserve">Ωδή 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>στ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Κατήλθες </w:t>
      </w:r>
      <w:r w:rsidRPr="00D90C31">
        <w:rPr>
          <w:rFonts w:ascii="Palatino Linotype" w:hAnsi="Palatino Linotype" w:cs="Arial"/>
          <w:b/>
          <w:i/>
          <w:color w:val="C00000"/>
          <w:lang w:eastAsia="el-GR"/>
        </w:rPr>
        <w:t xml:space="preserve">εν 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>τοις κατωτάτοις.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 xml:space="preserve">Νικήσας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τοις των Βουνένων δρυμοίς, τον </w:t>
      </w:r>
      <w:r w:rsidRPr="00D90C31">
        <w:rPr>
          <w:rFonts w:ascii="Palatino Linotype" w:hAnsi="Palatino Linotype" w:cs="Arial"/>
          <w:color w:val="C00000"/>
          <w:lang w:eastAsia="el-GR"/>
        </w:rPr>
        <w:t>αρχέκακον εχθρόν ασιγήτω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ασκήσει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και νοερά προσευχή, σκεύος πέφηνας,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ισαγγέλου </w:t>
      </w:r>
      <w:r w:rsidRPr="00D90C31">
        <w:rPr>
          <w:rFonts w:ascii="Palatino Linotype" w:hAnsi="Palatino Linotype"/>
          <w:color w:val="C00000"/>
          <w:lang w:eastAsia="el-GR"/>
        </w:rPr>
        <w:t>βιοτής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ω </w:t>
      </w:r>
      <w:r w:rsidRPr="00D90C31">
        <w:rPr>
          <w:rFonts w:ascii="Palatino Linotype" w:hAnsi="Palatino Linotype"/>
          <w:color w:val="C00000"/>
          <w:lang w:eastAsia="el-GR"/>
        </w:rPr>
        <w:t>Νικόλαε μάκαρ.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 xml:space="preserve">Νομίμως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εναθλήσας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Μάρτυς στερρέ, των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Αράβων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τας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ορδάς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τας </w:t>
      </w:r>
      <w:r w:rsidRPr="00D90C31">
        <w:rPr>
          <w:rFonts w:ascii="Palatino Linotype" w:hAnsi="Palatino Linotype" w:cs="Arial"/>
          <w:color w:val="C00000"/>
          <w:lang w:eastAsia="el-GR"/>
        </w:rPr>
        <w:t>απίστους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κατήσχυνας τη δυνάμει Χριστού, και τη λόγχη σου, τη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ιδία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προσδεθείς,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hAnsi="Palatino Linotype" w:cs="Trebuchet MS"/>
          <w:color w:val="C00000"/>
          <w:lang w:eastAsia="el-GR"/>
        </w:rPr>
        <w:t>δρυΐ κατετρώθης</w:t>
      </w:r>
      <w:r w:rsidRPr="00D90C31">
        <w:rPr>
          <w:rFonts w:ascii="Palatino Linotype" w:hAnsi="Palatino Linotype"/>
          <w:color w:val="C00000"/>
          <w:lang w:eastAsia="el-GR"/>
        </w:rPr>
        <w:t>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Arial"/>
          <w:color w:val="C00000"/>
          <w:lang w:eastAsia="el-GR"/>
        </w:rPr>
      </w:pP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 w:cs="Arial"/>
          <w:color w:val="C00000"/>
          <w:lang w:eastAsia="el-GR"/>
        </w:rPr>
        <w:t xml:space="preserve">Ιδών </w:t>
      </w:r>
      <w:r w:rsidRPr="00D90C31">
        <w:rPr>
          <w:rFonts w:ascii="Palatino Linotype" w:hAnsi="Palatino Linotype"/>
          <w:color w:val="C00000"/>
          <w:lang w:eastAsia="el-GR"/>
        </w:rPr>
        <w:t xml:space="preserve">σου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νέμων βραβεία Χριστός, γενναιότητα ψυχής της </w:t>
      </w:r>
      <w:r w:rsidRPr="00D90C31">
        <w:rPr>
          <w:rFonts w:ascii="Palatino Linotype" w:hAnsi="Palatino Linotype" w:cs="Arial"/>
          <w:color w:val="C00000"/>
          <w:lang w:eastAsia="el-GR"/>
        </w:rPr>
        <w:t>αγίας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θαυμάτων παντοειδών ποταμόν, σε </w:t>
      </w:r>
      <w:r w:rsidRPr="00D90C31">
        <w:rPr>
          <w:rFonts w:ascii="Palatino Linotype" w:hAnsi="Palatino Linotype" w:cs="Arial"/>
          <w:color w:val="C00000"/>
          <w:lang w:eastAsia="el-GR"/>
        </w:rPr>
        <w:t>ανέδειξεν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ω </w:t>
      </w:r>
      <w:r w:rsidRPr="00D90C31">
        <w:rPr>
          <w:rFonts w:ascii="Palatino Linotype" w:hAnsi="Palatino Linotype"/>
          <w:color w:val="C00000"/>
          <w:lang w:eastAsia="el-GR"/>
        </w:rPr>
        <w:t xml:space="preserve">Νικόλαε κλεινέ, ευσθενές </w:t>
      </w:r>
      <w:r w:rsidRPr="00D90C31">
        <w:rPr>
          <w:rFonts w:ascii="Palatino Linotype" w:hAnsi="Palatino Linotype" w:cs="Trebuchet MS"/>
          <w:color w:val="C00000"/>
          <w:lang w:eastAsia="el-GR"/>
        </w:rPr>
        <w:t>στρατιώτα.</w:t>
      </w:r>
    </w:p>
    <w:p w:rsidR="00FF31D2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i/>
          <w:color w:val="C00000"/>
          <w:lang w:eastAsia="el-GR"/>
        </w:rPr>
      </w:pPr>
    </w:p>
    <w:p w:rsidR="00FF31D2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i/>
          <w:color w:val="C00000"/>
          <w:lang w:eastAsia="el-GR"/>
        </w:rPr>
      </w:pPr>
    </w:p>
    <w:p w:rsidR="00FF31D2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i/>
          <w:color w:val="C00000"/>
          <w:lang w:eastAsia="el-GR"/>
        </w:rPr>
      </w:pPr>
    </w:p>
    <w:p w:rsidR="00FF31D2" w:rsidRPr="00D90C31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D90C31">
        <w:rPr>
          <w:rFonts w:ascii="Palatino Linotype" w:hAnsi="Palatino Linotype"/>
          <w:b/>
          <w:i/>
          <w:color w:val="C00000"/>
          <w:lang w:eastAsia="el-GR"/>
        </w:rPr>
        <w:t>Θεοτοκίον.</w:t>
      </w:r>
    </w:p>
    <w:p w:rsidR="00FF31D2" w:rsidRDefault="00FF31D2" w:rsidP="00D90C31">
      <w:pPr>
        <w:spacing w:after="0" w:line="360" w:lineRule="auto"/>
        <w:jc w:val="center"/>
        <w:rPr>
          <w:rFonts w:ascii="Palatino Linotype" w:hAnsi="Palatino Linotype" w:cs="Trebuchet MS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 xml:space="preserve">Κηρύττω τα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σα μεγαλεία </w:t>
      </w:r>
      <w:r w:rsidRPr="00D90C31">
        <w:rPr>
          <w:rFonts w:ascii="Palatino Linotype" w:hAnsi="Palatino Linotype" w:cs="Arial"/>
          <w:color w:val="C00000"/>
          <w:lang w:eastAsia="el-GR"/>
        </w:rPr>
        <w:t>αγνή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πως κεχώρηται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αρρήτως ο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Λόγος, Παρθένε του πανάγαθου Θεού, </w:t>
      </w:r>
      <w:r w:rsidRPr="00D90C31">
        <w:rPr>
          <w:rFonts w:ascii="Palatino Linotype" w:hAnsi="Palatino Linotype" w:cs="Arial"/>
          <w:color w:val="C00000"/>
          <w:lang w:eastAsia="el-GR"/>
        </w:rPr>
        <w:t>ο αχώρητος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τη θεία σου γαστρί,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ω υπέρνοον </w:t>
      </w:r>
      <w:r w:rsidRPr="00D90C31">
        <w:rPr>
          <w:rFonts w:ascii="Palatino Linotype" w:hAnsi="Palatino Linotype" w:cs="Trebuchet MS"/>
          <w:color w:val="C00000"/>
          <w:lang w:eastAsia="el-GR"/>
        </w:rPr>
        <w:t>θαύμ</w:t>
      </w:r>
      <w:r>
        <w:rPr>
          <w:rFonts w:ascii="Palatino Linotype" w:hAnsi="Palatino Linotype" w:cs="Trebuchet MS"/>
          <w:color w:val="C00000"/>
          <w:lang w:eastAsia="el-GR"/>
        </w:rPr>
        <w:t xml:space="preserve">α. </w:t>
      </w:r>
    </w:p>
    <w:p w:rsidR="00FF31D2" w:rsidRDefault="00FF31D2" w:rsidP="00D90C31">
      <w:pPr>
        <w:spacing w:after="0" w:line="360" w:lineRule="auto"/>
        <w:jc w:val="center"/>
        <w:rPr>
          <w:rFonts w:ascii="Palatino Linotype" w:hAnsi="Palatino Linotype" w:cs="Trebuchet MS"/>
          <w:color w:val="C00000"/>
          <w:lang w:eastAsia="el-GR"/>
        </w:rPr>
      </w:pPr>
    </w:p>
    <w:p w:rsidR="00FF31D2" w:rsidRPr="00D90C31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D90C31">
        <w:rPr>
          <w:rFonts w:ascii="Palatino Linotype" w:hAnsi="Palatino Linotype"/>
          <w:b/>
          <w:i/>
          <w:color w:val="C00000"/>
          <w:lang w:eastAsia="el-GR"/>
        </w:rPr>
        <w:t xml:space="preserve">Κοντάκιον. </w:t>
      </w:r>
      <w:r w:rsidRPr="00D90C31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 xml:space="preserve">πλ. Δ . Τη </w:t>
      </w:r>
      <w:r w:rsidRPr="00D90C31">
        <w:rPr>
          <w:rFonts w:ascii="Palatino Linotype" w:hAnsi="Palatino Linotype" w:cs="Arial"/>
          <w:b/>
          <w:i/>
          <w:color w:val="C00000"/>
          <w:lang w:eastAsia="el-GR"/>
        </w:rPr>
        <w:t>Υπερμάχω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 xml:space="preserve">Της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ευσεβείας την τερπνήν και θείαν σάλπιγγα, και καρτερίας την κινύραν την </w:t>
      </w:r>
      <w:r w:rsidRPr="00D90C31">
        <w:rPr>
          <w:rFonts w:ascii="Palatino Linotype" w:hAnsi="Palatino Linotype" w:cs="Arial"/>
          <w:color w:val="C00000"/>
          <w:lang w:eastAsia="el-GR"/>
        </w:rPr>
        <w:t>ηδύμολπον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Βουνένοις την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ηχήσασαν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χαρμοσύνως, του Κυρίου τον βαστάσαντα τα στίγματα, </w:t>
      </w:r>
      <w:r w:rsidRPr="00D90C31">
        <w:rPr>
          <w:rFonts w:ascii="Palatino Linotype" w:hAnsi="Palatino Linotype" w:cs="Arial"/>
          <w:color w:val="C00000"/>
          <w:lang w:eastAsia="el-GR"/>
        </w:rPr>
        <w:t>υμνωδίαις ιεραίς ανευφημήσωμεν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πόθω κράζοντες· χαίροις </w:t>
      </w:r>
      <w:r w:rsidRPr="00D90C31">
        <w:rPr>
          <w:rFonts w:ascii="Palatino Linotype" w:hAnsi="Palatino Linotype"/>
          <w:color w:val="C00000"/>
          <w:lang w:eastAsia="el-GR"/>
        </w:rPr>
        <w:t>Μάρτυς Νικόλαε.</w:t>
      </w:r>
    </w:p>
    <w:p w:rsidR="00FF31D2" w:rsidRPr="00D90C31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D90C31">
        <w:rPr>
          <w:rFonts w:ascii="Palatino Linotype" w:hAnsi="Palatino Linotype" w:cs="Arial"/>
          <w:b/>
          <w:i/>
          <w:color w:val="C00000"/>
          <w:lang w:eastAsia="el-GR"/>
        </w:rPr>
        <w:t xml:space="preserve">Ο 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>Οίκος.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 w:cs="Arial"/>
          <w:color w:val="C00000"/>
          <w:lang w:eastAsia="el-GR"/>
        </w:rPr>
        <w:t>Άγγελος ανεδείχθης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φωτοφόρος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κόσμω, </w:t>
      </w:r>
      <w:r w:rsidRPr="00D90C31">
        <w:rPr>
          <w:rFonts w:ascii="Palatino Linotype" w:hAnsi="Palatino Linotype"/>
          <w:color w:val="C00000"/>
          <w:lang w:eastAsia="el-GR"/>
        </w:rPr>
        <w:t xml:space="preserve">Νικόλαε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αρχέτυπον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θάρρους,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αρετή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γαρ κοσμήσας σαυτόν,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Βουνένοις πόνους ζοφερούς </w:t>
      </w:r>
      <w:r w:rsidRPr="00D90C31">
        <w:rPr>
          <w:rFonts w:ascii="Palatino Linotype" w:hAnsi="Palatino Linotype" w:cs="Arial"/>
          <w:color w:val="C00000"/>
          <w:lang w:eastAsia="el-GR"/>
        </w:rPr>
        <w:t>ήνεγκας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υπέρ </w:t>
      </w:r>
      <w:r w:rsidRPr="00D90C31">
        <w:rPr>
          <w:rFonts w:ascii="Palatino Linotype" w:hAnsi="Palatino Linotype" w:cs="Trebuchet MS"/>
          <w:color w:val="C00000"/>
          <w:lang w:eastAsia="el-GR"/>
        </w:rPr>
        <w:t>Χριστού διόπερ σοι, βοώμεν ευθαρσώς τοιαύτα·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>Χαίρε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ανδρείας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κλεινής δοχείον· 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>χαίρε</w:t>
      </w:r>
      <w:r w:rsidRPr="00D90C31">
        <w:rPr>
          <w:rFonts w:ascii="Palatino Linotype" w:hAnsi="Palatino Linotype" w:cs="Trebuchet MS"/>
          <w:color w:val="C00000"/>
          <w:lang w:eastAsia="el-GR"/>
        </w:rPr>
        <w:t>, Τριάδος σεπτής ταμείον.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>Χαίρε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μονοτρόπων το θείον </w:t>
      </w:r>
      <w:r w:rsidRPr="00D90C31">
        <w:rPr>
          <w:rFonts w:ascii="Palatino Linotype" w:hAnsi="Palatino Linotype" w:cs="Arial"/>
          <w:color w:val="C00000"/>
          <w:lang w:eastAsia="el-GR"/>
        </w:rPr>
        <w:t>εκσφράγισμα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>χαίρε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των Μαρτύρων το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έμπνουν </w:t>
      </w:r>
      <w:r w:rsidRPr="00D90C31">
        <w:rPr>
          <w:rFonts w:ascii="Palatino Linotype" w:hAnsi="Palatino Linotype" w:cs="Trebuchet MS"/>
          <w:color w:val="C00000"/>
          <w:lang w:eastAsia="el-GR"/>
        </w:rPr>
        <w:t>θησαύρισμα.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>Χαίρε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μάργαρον πολύτιμον,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Εκκλησίας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θεϊκής· 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>χαίρε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πάγκαλον </w:t>
      </w:r>
      <w:r w:rsidRPr="00D90C31">
        <w:rPr>
          <w:rFonts w:ascii="Palatino Linotype" w:hAnsi="Palatino Linotype" w:cs="Arial"/>
          <w:color w:val="C00000"/>
          <w:lang w:eastAsia="el-GR"/>
        </w:rPr>
        <w:t>ανάκτορον</w:t>
      </w:r>
      <w:r w:rsidRPr="00D90C31">
        <w:rPr>
          <w:rFonts w:ascii="Palatino Linotype" w:hAnsi="Palatino Linotype" w:cs="Trebuchet MS"/>
          <w:color w:val="C00000"/>
          <w:lang w:eastAsia="el-GR"/>
        </w:rPr>
        <w:t>, καρτερίας και ευχής.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>Χαίρε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ότι υπάρχεις ορθοδόξων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το τείχος· 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 xml:space="preserve">χαίρε,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ότι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παρέχεις τοις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hAnsi="Palatino Linotype" w:cs="Trebuchet MS"/>
          <w:color w:val="C00000"/>
          <w:lang w:eastAsia="el-GR"/>
        </w:rPr>
        <w:t>μάχαις το νίκος.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>Χαίρε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αστήρ 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Βουνένων </w:t>
      </w:r>
      <w:r w:rsidRPr="00D90C31">
        <w:rPr>
          <w:rFonts w:ascii="Palatino Linotype" w:hAnsi="Palatino Linotype" w:cs="Arial"/>
          <w:color w:val="C00000"/>
          <w:lang w:eastAsia="el-GR"/>
        </w:rPr>
        <w:t>αείφωτος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>χαίρε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πρηστήρ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Αράβων </w:t>
      </w:r>
      <w:r w:rsidRPr="00D90C31">
        <w:rPr>
          <w:rFonts w:ascii="Palatino Linotype" w:hAnsi="Palatino Linotype" w:cs="Trebuchet MS"/>
          <w:color w:val="C00000"/>
          <w:lang w:eastAsia="el-GR"/>
        </w:rPr>
        <w:t>ταχύτατος.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>Χαίρε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φαιδρόν θείας χάριτος </w:t>
      </w:r>
      <w:r w:rsidRPr="00D90C31">
        <w:rPr>
          <w:rFonts w:ascii="Palatino Linotype" w:hAnsi="Palatino Linotype" w:cs="Arial"/>
          <w:color w:val="C00000"/>
          <w:lang w:eastAsia="el-GR"/>
        </w:rPr>
        <w:t>έαρ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color w:val="C00000"/>
          <w:lang w:eastAsia="el-GR"/>
        </w:rPr>
        <w:t>χαίρε</w:t>
      </w:r>
      <w:r w:rsidRPr="00D90C31">
        <w:rPr>
          <w:rFonts w:ascii="Palatino Linotype" w:hAnsi="Palatino Linotype" w:cs="Trebuchet MS"/>
          <w:color w:val="C00000"/>
          <w:lang w:eastAsia="el-GR"/>
        </w:rPr>
        <w:t xml:space="preserve">, τερπνόν των </w:t>
      </w:r>
      <w:r w:rsidRPr="00D90C31">
        <w:rPr>
          <w:rFonts w:ascii="Palatino Linotype" w:hAnsi="Palatino Linotype" w:cs="Arial"/>
          <w:color w:val="C00000"/>
          <w:lang w:eastAsia="el-GR"/>
        </w:rPr>
        <w:t xml:space="preserve">ιάσεων </w:t>
      </w:r>
      <w:r w:rsidRPr="00D90C31">
        <w:rPr>
          <w:rFonts w:ascii="Palatino Linotype" w:hAnsi="Palatino Linotype" w:cs="Trebuchet MS"/>
          <w:color w:val="C00000"/>
          <w:lang w:eastAsia="el-GR"/>
        </w:rPr>
        <w:t>φρέαρ.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hAnsi="Palatino Linotype"/>
          <w:i/>
          <w:color w:val="C00000"/>
          <w:lang w:eastAsia="el-GR"/>
        </w:rPr>
        <w:t>Χαίροις, Μάρτυς Νικόλαε.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D90C31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D90C31">
        <w:rPr>
          <w:rFonts w:ascii="Palatino Linotype" w:eastAsia="@Arial Unicode MS" w:hAnsi="Palatino Linotype"/>
          <w:b/>
          <w:i/>
          <w:color w:val="C00000"/>
          <w:lang w:eastAsia="el-GR"/>
        </w:rPr>
        <w:t>Συναξάριον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 Θ' του αυτού μηνός, μνήμη του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Αγίου ενδόξου Οσιομάρτυρος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Νικολάου του Νέου του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Βουνένοις της Θετταλίας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αθλήσαντος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>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Arial Unicode MS" w:hAnsi="Palatino Linotype" w:cs="Arial"/>
          <w:i/>
          <w:color w:val="C00000"/>
          <w:lang w:eastAsia="el-GR"/>
        </w:rPr>
        <w:t xml:space="preserve">Ως ο </w:t>
      </w:r>
      <w:r w:rsidRPr="00D90C31">
        <w:rPr>
          <w:rFonts w:ascii="Palatino Linotype" w:eastAsia="Arial Unicode MS" w:hAnsi="Palatino Linotype"/>
          <w:i/>
          <w:color w:val="C00000"/>
          <w:lang w:eastAsia="el-GR"/>
        </w:rPr>
        <w:t>Χριστός τρωθείς, Νικόλαε λόγχη,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Arial Unicode MS" w:hAnsi="Palatino Linotype"/>
          <w:i/>
          <w:color w:val="C00000"/>
          <w:lang w:eastAsia="el-GR"/>
        </w:rPr>
        <w:t xml:space="preserve">Αυτώ </w:t>
      </w:r>
      <w:r w:rsidRPr="00D90C31">
        <w:rPr>
          <w:rFonts w:ascii="Palatino Linotype" w:eastAsia="Arial Unicode MS" w:hAnsi="Palatino Linotype" w:cs="Arial"/>
          <w:i/>
          <w:color w:val="C00000"/>
          <w:lang w:eastAsia="el-GR"/>
        </w:rPr>
        <w:t xml:space="preserve">έδραμες υπαντήσαι </w:t>
      </w:r>
      <w:r w:rsidRPr="00D90C31">
        <w:rPr>
          <w:rFonts w:ascii="Palatino Linotype" w:eastAsia="Arial Unicode MS" w:hAnsi="Palatino Linotype"/>
          <w:i/>
          <w:color w:val="C00000"/>
          <w:lang w:eastAsia="el-GR"/>
        </w:rPr>
        <w:t>εις πόλον.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Ούτος, κατήγετο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εξ Εώας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εκ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γονέων ευγενών και ευσεβεστάτων. Δια την ψυχικήν και σωματικήν του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ρώμην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βασιλεύς Λέων Στ 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Σοφός, διόρισεν αυτόν δούκα και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αρχηγόν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Λαρίση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εδρευούσης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λεγεώνος.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Η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πολιτεία του Νικολάου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Λαρίση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υπήρξε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λίαν φρόνιμος και θεοφιλής.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Ενεψύχου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διαρκώς και συνετήρει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ακλινείς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 πίστει ουχί μόνον τους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υπ’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αυτόν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οπλίτας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αλλά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και τον φιλόχριστον λαόν της πόλεως.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Ορών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ολιγάριθμον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της φρουράς κατά τινα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επιδρομήν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των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Αράβων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εις Θετταλίαν παρότρυνε τους κατοίκους της πόλεως,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όπως απομακρυνθώσι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ταύτης και σωθώσιν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εκ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επικειμένης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λαίλαπος καταφεύγοντες εις τα πέριξ της πόλεως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όρη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.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 ίδιος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μετά των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υπ’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αυτού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ανδρών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κατέφυγεν εις τα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όρη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του Τυρνάβου,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ένθα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πλήθος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ασκητών ησκείτο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εις την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αρετήν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. Τοις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ασκηταίς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τούτοις συνηριθμήθη και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Νικόλαος μετά της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υπ’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αυτόν φρουράς.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Ενταύθα εν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τινι νυκτί, του Νικολάου και των λοιπών συνηγμένων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επί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 αυτό και συμπροσευχομένων,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Άγγελος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Κυρίου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ενεφανίσθη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αυτοίς και προανήγγειλε την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επικειμένων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αυτών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ενάθλησιν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.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Όντως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μετ’ ου πολύ, τα πολυάριθμα στίφη των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Αράβων επέπεσον ως όρνεα επί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των γενναίως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ανθισταμένω αθλητών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ους και φρικτώς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εθανάτωσαν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. Ούτως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έλαβον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οι στερρόψυχοι τον στέφανον του μαρτυρίου,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ως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 Άγγελος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Κυρίου είχε προείπει. Τα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ονόματα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αυτών γεγραμμένα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βίβλω ζωής εισί τα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ακόλουθα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: Αιμιλιανός,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Ακίνδυνος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Αρμόδιος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Γρηγόριος, Δημήτριος, Ευώδιος, Θεόδωρος,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Ιωάννης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Μιχαήλ, Παγκράτιος, Χριστοφόρος, και Παντολέων.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Άξιόν εστι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μνείας,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ότι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μετ’ αυτών συνεμαρτύρησε και πλήθος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αμάχων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καταφυγόντων εις τα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όρη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ταύτα προς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ασφάλειαν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.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γενναίος Νικόλαος, κατά θείαν οικονομίαν, δραμών μέσω των τάξεων του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εχθρού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διεσώθη και κατέφυγε εις Βούνενα,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ένθα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παρέμενεν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ασκούμενος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 μοναδική πολιτεία και ευαρεστών τω Θεώ. 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ορδαί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των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Αράβων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μετ’ ου πολύ,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ανεύρον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αυτόν, και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υπέβαλον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εις πλήθος βασάνων, προτρέπουσαι αυτόν εις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εξόμωσιν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. Προσκούσασαι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όμως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 στερρά αυτού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ενστάσει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παρέδωκαν εις θάνατον. Προσέδεσαν αυτόν,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τινι δρυΐ, και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ελόγχευσαν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ιδία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αυτού λόγχη. Ούτως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έλαβεν ο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μακάριος το στέφος της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αφθαρσίας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ενάτη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του μηνός Μαΐου.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Κύριος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ημών Ιησούς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Χριστός, ευαρεστηθείς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εκ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της λαμπράς πολιτείας και της γενναίας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εναθλήσεως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του Νικολάου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ανέδειξεν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αυτόν πηγήν χαρίτων και κρήνην παντοίων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ιάσεων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. Ούτως,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δουξ της Θεσσαλονίκης Ευφημιανός, πάσχων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εκ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λέπρας βαρυτάτης προτροπή θεία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ήλθεν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εις τα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άλση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των Βουνένων,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ένθα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καίτοι παρελθόντος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ικανού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χρόνου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από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του μαρτυρίου του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Αγίου ανεύρεν υποκάτω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της δρυός, το πάνσεπτον αυτού λείψανον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αλώβητον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και ευωδιάζον και παρευθύς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ιάθη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. Ούτος,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εξ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ευλαβείας προς τον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άμισθον ιατήρα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αυτού Νικολάου,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ενεταφίασεν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αυτόν, και ναόν προς τιμήν αυτού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ήγειρε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>.</w:t>
      </w:r>
    </w:p>
    <w:p w:rsidR="00FF31D2" w:rsidRDefault="00FF31D2" w:rsidP="00937BA3">
      <w:pPr>
        <w:spacing w:after="0" w:line="360" w:lineRule="auto"/>
        <w:jc w:val="both"/>
        <w:rPr>
          <w:rFonts w:ascii="Palatino Linotype" w:eastAsia="Arial Unicode MS" w:hAnsi="Palatino Linotype"/>
          <w:color w:val="C00000"/>
          <w:lang w:eastAsia="el-GR"/>
        </w:rPr>
      </w:pP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 αυτή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ημέρα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Μνήμη της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αθλήσεως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του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Αγίου ενδόξου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Προφήτου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Ησαΐου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. 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Arial Unicode MS" w:hAnsi="Palatino Linotype" w:cs="Arial"/>
          <w:i/>
          <w:color w:val="C00000"/>
          <w:lang w:eastAsia="el-GR"/>
        </w:rPr>
        <w:t xml:space="preserve">Ος άσπορον </w:t>
      </w:r>
      <w:r w:rsidRPr="00D90C31">
        <w:rPr>
          <w:rFonts w:ascii="Palatino Linotype" w:eastAsia="Arial Unicode MS" w:hAnsi="Palatino Linotype"/>
          <w:i/>
          <w:color w:val="C00000"/>
          <w:lang w:eastAsia="el-GR"/>
        </w:rPr>
        <w:t>προείδεν υιομητρίαν,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Arial Unicode MS" w:hAnsi="Palatino Linotype"/>
          <w:i/>
          <w:color w:val="C00000"/>
          <w:lang w:eastAsia="el-GR"/>
        </w:rPr>
        <w:t xml:space="preserve">Πρισθείς </w:t>
      </w:r>
      <w:r w:rsidRPr="00D90C31">
        <w:rPr>
          <w:rFonts w:ascii="Palatino Linotype" w:eastAsia="Arial Unicode MS" w:hAnsi="Palatino Linotype" w:cs="Arial"/>
          <w:i/>
          <w:color w:val="C00000"/>
          <w:lang w:eastAsia="el-GR"/>
        </w:rPr>
        <w:t xml:space="preserve">άναρχον </w:t>
      </w:r>
      <w:r w:rsidRPr="00D90C31">
        <w:rPr>
          <w:rFonts w:ascii="Palatino Linotype" w:eastAsia="Arial Unicode MS" w:hAnsi="Palatino Linotype"/>
          <w:i/>
          <w:color w:val="C00000"/>
          <w:lang w:eastAsia="el-GR"/>
        </w:rPr>
        <w:t>είδεν υιοπατρίαν.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Ούτος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ην από Ιερουσαλήμ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. Θνήσκει δε πρισθείς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υπό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Μανασσή του βασιλέως, υιού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Εζεκίου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και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ετέθη υποκάτω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δρυός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Αρωήλ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>(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η Ρογήλ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),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εχομένου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της διαβάσεως των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υδάτων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ων απώλεσεν Εζεκίας ο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βασιλεύς, καταχώσας αυτά. Και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Θεός το σημείον του Σιλωάμ,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εποίησε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δι’ αυτόν τον Προφήτην. Διότι προ του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αποθανείν ολιγορήσας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ηύξατο και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επήκουσεν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αυτού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Θεός δια τον Προφήτην πιείν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ύδωρ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. Και ευθέως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απέστειλεν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αυτώ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εξ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αυτού ζων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ύδωρ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. Δια τούτο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εκλήθη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Σιλωάμ,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ο ερμηνεύεται Απεσταλμένος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. Και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επί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του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Εζεκίου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προ του ποιήσαι τους λάκκους και τας κολυμβήθρας,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επί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τη ευχή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Ησαΐου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μικρόν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ύδωρ εξελήλυθεν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>(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ότι ην η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πόλις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συγκλεισμώ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αλλοφύλων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),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ίνα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μη διαφθαρή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η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πόλις, μη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έχουσα ύδωρ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ηρώτων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γαρ οι πολέμιοι: Πόθεν αυτοίς το πότιμον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ύδωρ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; Και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εχαράκωσαν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την πόλιν, και παρεκαθέζοντο τω Σιλωάμ.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Όταν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ουν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ήρχοντο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συν τω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Ησαΐα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οι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Ιουδαίοι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άφνω ανήρχετο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το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ύδωρ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. Διο και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έως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της σήμερον αιφνιδίως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εξέρχεται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και κατά την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ώραν ην ο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Προφήτης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επεδήμει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συν τοις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Ιουδαίοις ίνα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δειχθή το μυστήριον. Και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επειδή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δια του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Ησαΐου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τούτο γέγονε, μνήμης αυτού χάριν, και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λαός πλησίον του Σιλωάμ,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επιμελώς έθαψαν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αυτόν, και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ενδόξως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όπως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δια των ευχών αυτού, και μετά θάνατον αυτού,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έχωσιν ωσαύτως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την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απόλαυσιν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του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ύδατος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.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Έστι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δε και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τάφος αυτού του Προφήτου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εχόμενα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του τάφου των βασιλέων,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όπισθεν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του τάφου των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ιερέων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επί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το μέρος το προς νότον. Σολομών γαρ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εποίησε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τους τάφους Δαβίδ, διαγράψας κατά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ανατολάς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Σιών,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ήτις έχει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είσοδον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από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Γαβαών, μηκόθεν της πόλεως σταδίους είκοσι. Και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εποίησε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σκολιάν σύνθετον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ανυπονόητον έχουσαν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την είσοδον τοις πολλοίς, και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έστιν έως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σήμερον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αγνοουμένη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τοις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ιερεύσι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και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όλω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τω λαώ.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Εκεί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είχεν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βασιλεύς, το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εξ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Αιθιοπίας χρυσίον και τα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αρώματα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. Και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επειδή ο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βασιλεύς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Εζεκίας έδειξε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το μυστήριον του Δαβίδ, και του Σολομώντος τοις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ιερεύσι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Βαβυλώνος, και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εμίαναν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τα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οστά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των Πατέρων αυτού, δια τούτο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Θεός,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επηράσατο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εις δουλείαν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έσεσθαι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το σπέρμα αυτού τοις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εχθροίς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αυτού, και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άκαρπον εποίησεν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αυτόν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Θεός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από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της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ημέρας εκείνης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. 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 αυτή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ημέρα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Μνήμη του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Αγίου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Μάρτυρος Χριστοφόρου. 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Arial Unicode MS" w:hAnsi="Palatino Linotype"/>
          <w:i/>
          <w:color w:val="C00000"/>
          <w:lang w:eastAsia="el-GR"/>
        </w:rPr>
        <w:t>Τον Χριστοφόρον οίδά σε Χριστοφόρος,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Arial Unicode MS" w:hAnsi="Palatino Linotype"/>
          <w:i/>
          <w:color w:val="C00000"/>
          <w:lang w:eastAsia="el-GR"/>
        </w:rPr>
        <w:t>Χριστώ τυθέντα τω Θεώ δια ξίφους.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Και περί τούτου του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ενδόξου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και Μεγαλομάρτυρος λέγεται τερατώδη τινά, και παράδοξα,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ότι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τε κυνοπρόσωπος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ην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τουτέστι δύσμορφος και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άγριος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όψιν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εκ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της χώρας των τους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ανθρώπους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κατεσθιόντων. Και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ότι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κατασχεθείς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πολέμω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υπό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κόμητος τινός, και φθέγγεσθαι μη δυνάμενος, προσηύξατο τω Θεώ, και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επέμφθη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αυτώ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Άγγελος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Κυρίου λέγων: </w:t>
      </w:r>
      <w:r w:rsidRPr="00D90C31">
        <w:rPr>
          <w:rFonts w:ascii="Palatino Linotype" w:eastAsia="Arial Unicode MS" w:hAnsi="Palatino Linotype" w:cs="Arial"/>
          <w:i/>
          <w:color w:val="C00000"/>
          <w:lang w:eastAsia="el-GR"/>
        </w:rPr>
        <w:t xml:space="preserve">Ρέπρεβε ανδρίζου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(τούτο γαρ αυτώ το πρότερον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όνομα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), και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ότι αψάμενος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αυτού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 Άγγελος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των χειλέων, λαλείν παρεσκεύασε. Και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ότι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εισελθών τη πόλει διήλεγχε τους των χριστιανών διώκτας, τους πλανωμένους περί τα μάταια και θεούς νομίζοντας είναι τα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άψυχα εφ’ ω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και τύπτεται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υπό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Βακχίου τινός. Προς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ον αποκριθείς ο Άγιος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είπεν,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ως υπό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της του Χριστού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εντολής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ταπεινούμενος κατέχεται. Ει γαρ δοίη κίνησιν τω θυμώ, ούτε τον βραχίονα αυτού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υποσταλήσεται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ούθ’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όλως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την του βασιλέως αυτού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ισχύν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>, μηδέν ούσαν, και διεφθαρμένην.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Διακοσίων ουν στρατιωτών πεμφθέντων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επ’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αυτόν, δια τε το φοβερόν του είδους, και την αυτού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ισχύν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ανυπέρβλητον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ούσαν, και καταλαβόντων αυτόν, τη χειρί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ράβδον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κατέχοντα,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ήτις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παραδόξως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εβλάστησε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και προς τον βασιλέα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αγαγόντων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επεί Άγγελος οφθείς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ήδη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των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άρτων επιλιπόντων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τοις στρατιώταις εις πλήθος αυτούς αύθις κατέστησε. Τω δε παραδόξω του θαύματος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εκπλαγέντες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οι στρατιώται,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επίστευσαν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τω Χριστώ και βαπτίζονται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άμα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τω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Αγίω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Χριστοφόρω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υπό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του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Αγίου Ιερομάρτυρος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Βαβύλα,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 Αντιοχεία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γενόμενοι,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ένθα αντί Ρεπρέβου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Χριστοφόρος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εκλήθη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. Κατιδών δε αυτόν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βασιλεύς παραγεγόμενον, και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εκπλαγείς ύπτιος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εις τουπίσω κατέπεσε. Και πάλιν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ανενέγκας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δόλω μετελθείν αυτόν, και κολακείαις μαλάξαι, και κατ’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ολίγον αποστήσαι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του Χριστού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αλλά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μη φανερώς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επιχειρήσαι εβουλεύσατο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.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Όθεν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προσκαλεσάμενος δύω γυναίκας, την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όψιν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διαπρεπείς,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ακολάστους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δε, και προς μίξιν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ετοίμους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και δεινάς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υποθερμάναι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ερεθίσαι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ανεγείραι ανδρών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νέων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ακαθέκτους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και λυσσώδεις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ορμάς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>(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ονόματα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αυτών, Καλλινίκη και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Ακυλίνα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), εισελθείν προς αυτόν κελεύει, και παντοίαις χρήσασθαι μηχαναίς,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ως εν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συνηθεία τη προς αυτάς και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αγαπήσει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γενόμενον,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αποστήναι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μεν της του Χριστού πίστεως, θυσίαν δε τοις ειδώλοις προσενεγκείν,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ας ο Άγιος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κατηχήσας, της θρησκείας των ειδώλων μετέστησεν. Αι δε του βασιλέως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ενώπιον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χριστιανάς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εαυτάς ανειπούσαι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δειναίς μάστιξιν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υπεβλήθησαν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. Και ταις βασάνοις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εγκαρτερούσαι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τον του μαρτυρίου στέφανον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εκομίσαντο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.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Επί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τούτοις, εις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οργήν εξαφθέντος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του βασιλέως και τον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Άγιον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εις το του προσώπου σχήμα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αλλόκοτον εξυβρίσαντος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του δε δεκτικόν αυτόν της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ενεργείας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του διαβόλου ειπόντος, τούτο γαρ σημαίνει το Δέκιος,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βασιλεύς, κατά των διακοσίων στρατιωτών,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επί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 συλλήψει του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Αγίου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σταλέντων και βαπτισθέντων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άμα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αυτώ, την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απόφασιν έδωκεν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. Οι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επειδή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προσήλθον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ενώπιον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αυτού, και τον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Άγιο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προσεκύνησαν πάντες τω ξίφει τους αυχένας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ετμήθησαν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. Τον δε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Άγιον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Χριστοφόρον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 οργάνω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τινί χαλκώ κελεύει καθηλωθήναι και πυρκαϊάν γενέσθαι κάτωθεν. Και τούτου γενομένου διέμεινεν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αβλαβής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ου μόνον μηδέν πάσχων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υπό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του πυρός, και της καθηλώσεως,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αλλ’ ως εν ανέσει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παράδοξά τινα και τοις μεν πολλοίς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άπιστα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τοις δε πιστοίς πάνυ πιστά, και ευπαράδεκτα διηγούμενος,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άνδρα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τινά λέγων καθοράν, μήκει μέγιστον και κάλλει κάλλιστον, λευκά περιβεβλημένον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ιμάτια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και ταις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εξ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αυτού μαρμαρυγαίς τον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ήλιον αποκρύπτοντα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ου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υπέρ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κεφαλής λαμπρός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επέκειτο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στέφανος. Πυρφόρους δε κύκλω στρατιώτας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ισταμένους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προς ους μέλανές τινες και δυσειδείς συμβάλλοντες, κρατείν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έδοξαν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αυτών, και κατατροπούσθαι.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Επιστραφήναι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δε τον φοβερόν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εκείνον άρχοντα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θυμώ και συνταράξαι και συμπατήσαι των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εναντίων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πάσαν την δύναμιν και το κράτος λαβείν. Τους δε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όχλους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ταύτα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ακούσαντας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άμα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Άγιον αλώβητον από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του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υποβληθέντος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πυρός φυλαχθέντα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ιδόντας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πιστεύσαι και προσελθείν τω Χριστώ και τον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Άγιον εξελκύσαι από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του πυρός.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Αλλ’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ούτοι μεν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υπό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των του βασιλέως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υπηρετών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κατεκόπησαν,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δε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Άγιος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Χριστοφόρος δεσμείται λίθω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επί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του τραχήλου και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φρέατι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ρίπτεται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.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Εκείθεν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δεν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υπό Αγγέλων ανελκυσθείς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χαλκούν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ιμάτιον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πεπυρωμένον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ενδύεται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και τελευταίον ξίφει την κεφαλήν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αφαιρείται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. 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 αυτή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ημέρα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Μνήμη των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Αγίων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Μαρτύρων,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Επιμάχου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και Γορδιανού. 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eastAsia="el-GR"/>
        </w:rPr>
      </w:pP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Τη αυτή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ημέρα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 xml:space="preserve">Άγιαι 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Μάρτυρες Καλλινίκη και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Ακυλίνα</w:t>
      </w:r>
      <w:r w:rsidRPr="00D90C31">
        <w:rPr>
          <w:rFonts w:ascii="Palatino Linotype" w:eastAsia="Arial Unicode MS" w:hAnsi="Palatino Linotype"/>
          <w:color w:val="C00000"/>
          <w:lang w:eastAsia="el-GR"/>
        </w:rPr>
        <w:t xml:space="preserve">, αι δια του </w:t>
      </w:r>
      <w:r w:rsidRPr="00D90C31">
        <w:rPr>
          <w:rFonts w:ascii="Palatino Linotype" w:eastAsia="Arial Unicode MS" w:hAnsi="Palatino Linotype" w:cs="Arial"/>
          <w:color w:val="C00000"/>
          <w:lang w:eastAsia="el-GR"/>
        </w:rPr>
        <w:t>Αγίου</w:t>
      </w:r>
      <w:r w:rsidRPr="00937BA3">
        <w:rPr>
          <w:rFonts w:ascii="Palatino Linotype" w:eastAsia="Arial Unicode MS" w:hAnsi="Palatino Linotype" w:cs="Arial"/>
          <w:color w:val="C00000"/>
          <w:lang w:eastAsia="el-GR"/>
        </w:rPr>
        <w:t xml:space="preserve"> </w:t>
      </w:r>
      <w:r w:rsidRPr="00937BA3">
        <w:rPr>
          <w:rFonts w:ascii="Palatino Linotype" w:eastAsia="Arial Unicode MS" w:hAnsi="Palatino Linotype"/>
          <w:color w:val="C00000"/>
          <w:lang w:eastAsia="el-GR"/>
        </w:rPr>
        <w:t xml:space="preserve">Χριστοφόρου πιστεύσασαι τω Χριστώ, σούβλαις </w:t>
      </w:r>
      <w:r w:rsidRPr="00937BA3">
        <w:rPr>
          <w:rFonts w:ascii="Palatino Linotype" w:eastAsia="Arial Unicode MS" w:hAnsi="Palatino Linotype" w:cs="Arial"/>
          <w:color w:val="C00000"/>
          <w:lang w:eastAsia="el-GR"/>
        </w:rPr>
        <w:t xml:space="preserve">από </w:t>
      </w:r>
      <w:r w:rsidRPr="00937BA3">
        <w:rPr>
          <w:rFonts w:ascii="Palatino Linotype" w:eastAsia="Arial Unicode MS" w:hAnsi="Palatino Linotype"/>
          <w:color w:val="C00000"/>
          <w:lang w:eastAsia="el-GR"/>
        </w:rPr>
        <w:t xml:space="preserve">ποδών </w:t>
      </w:r>
      <w:r w:rsidRPr="00937BA3">
        <w:rPr>
          <w:rFonts w:ascii="Palatino Linotype" w:eastAsia="Arial Unicode MS" w:hAnsi="Palatino Linotype" w:cs="Arial"/>
          <w:color w:val="C00000"/>
          <w:lang w:eastAsia="el-GR"/>
        </w:rPr>
        <w:t xml:space="preserve">έως ώμων </w:t>
      </w:r>
      <w:r w:rsidRPr="00937BA3">
        <w:rPr>
          <w:rFonts w:ascii="Palatino Linotype" w:eastAsia="Arial Unicode MS" w:hAnsi="Palatino Linotype"/>
          <w:color w:val="C00000"/>
          <w:lang w:eastAsia="el-GR"/>
        </w:rPr>
        <w:t xml:space="preserve">διαπαρείσαι τελειούνται. </w:t>
      </w: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eastAsia="el-GR"/>
        </w:rPr>
      </w:pPr>
      <w:r w:rsidRPr="00937BA3">
        <w:rPr>
          <w:rFonts w:ascii="Palatino Linotype" w:eastAsia="Arial Unicode MS" w:hAnsi="Palatino Linotype"/>
          <w:i/>
          <w:color w:val="C00000"/>
          <w:lang w:eastAsia="el-GR"/>
        </w:rPr>
        <w:t xml:space="preserve">Ταις αυτών </w:t>
      </w:r>
      <w:r w:rsidRPr="00937BA3">
        <w:rPr>
          <w:rFonts w:ascii="Palatino Linotype" w:eastAsia="Arial Unicode MS" w:hAnsi="Palatino Linotype" w:cs="Arial"/>
          <w:i/>
          <w:color w:val="C00000"/>
          <w:lang w:eastAsia="el-GR"/>
        </w:rPr>
        <w:t xml:space="preserve">αγίαις </w:t>
      </w:r>
      <w:r w:rsidRPr="00937BA3">
        <w:rPr>
          <w:rFonts w:ascii="Palatino Linotype" w:eastAsia="Arial Unicode MS" w:hAnsi="Palatino Linotype"/>
          <w:i/>
          <w:color w:val="C00000"/>
          <w:lang w:eastAsia="el-GR"/>
        </w:rPr>
        <w:t xml:space="preserve">πρεσβείαις, </w:t>
      </w:r>
      <w:r w:rsidRPr="00937BA3">
        <w:rPr>
          <w:rFonts w:ascii="Palatino Linotype" w:eastAsia="Arial Unicode MS" w:hAnsi="Palatino Linotype" w:cs="Arial"/>
          <w:i/>
          <w:color w:val="C00000"/>
          <w:lang w:eastAsia="el-GR"/>
        </w:rPr>
        <w:t xml:space="preserve">ο </w:t>
      </w:r>
      <w:r w:rsidRPr="00937BA3">
        <w:rPr>
          <w:rFonts w:ascii="Palatino Linotype" w:eastAsia="Arial Unicode MS" w:hAnsi="Palatino Linotype"/>
          <w:i/>
          <w:color w:val="C00000"/>
          <w:lang w:eastAsia="el-GR"/>
        </w:rPr>
        <w:t xml:space="preserve">Θεός, </w:t>
      </w:r>
      <w:r w:rsidRPr="00937BA3">
        <w:rPr>
          <w:rFonts w:ascii="Palatino Linotype" w:eastAsia="Arial Unicode MS" w:hAnsi="Palatino Linotype" w:cs="Arial"/>
          <w:i/>
          <w:color w:val="C00000"/>
          <w:lang w:eastAsia="el-GR"/>
        </w:rPr>
        <w:t>ελέησον ημάς</w:t>
      </w:r>
      <w:r w:rsidRPr="00937BA3">
        <w:rPr>
          <w:rFonts w:ascii="Palatino Linotype" w:eastAsia="Arial Unicode MS" w:hAnsi="Palatino Linotype"/>
          <w:i/>
          <w:color w:val="C00000"/>
          <w:lang w:eastAsia="el-GR"/>
        </w:rPr>
        <w:t xml:space="preserve">. </w:t>
      </w:r>
      <w:r w:rsidRPr="00937BA3">
        <w:rPr>
          <w:rFonts w:ascii="Palatino Linotype" w:eastAsia="Arial Unicode MS" w:hAnsi="Palatino Linotype" w:cs="Arial"/>
          <w:i/>
          <w:color w:val="C00000"/>
          <w:lang w:eastAsia="el-GR"/>
        </w:rPr>
        <w:t>Αμήν</w:t>
      </w:r>
      <w:r w:rsidRPr="00937BA3">
        <w:rPr>
          <w:rFonts w:ascii="Palatino Linotype" w:eastAsia="Arial Unicode MS" w:hAnsi="Palatino Linotype"/>
          <w:i/>
          <w:color w:val="C00000"/>
          <w:lang w:eastAsia="el-GR"/>
        </w:rPr>
        <w:t>.</w:t>
      </w: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eastAsia="el-GR"/>
        </w:rPr>
      </w:pPr>
    </w:p>
    <w:p w:rsidR="00FF31D2" w:rsidRPr="00D90C31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D90C31">
        <w:rPr>
          <w:rFonts w:ascii="Palatino Linotype" w:hAnsi="Palatino Linotype" w:cs="Arial"/>
          <w:b/>
          <w:i/>
          <w:color w:val="C00000"/>
          <w:lang w:eastAsia="el-GR"/>
        </w:rPr>
        <w:t xml:space="preserve">Ωδή 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>ζ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</w:t>
      </w:r>
      <w:r w:rsidRPr="00D90C31">
        <w:rPr>
          <w:rFonts w:ascii="Palatino Linotype" w:eastAsia="@Arial Unicode MS" w:hAnsi="Palatino Linotype" w:cs="Arial"/>
          <w:b/>
          <w:i/>
          <w:color w:val="C00000"/>
          <w:lang w:eastAsia="el-GR"/>
        </w:rPr>
        <w:t xml:space="preserve">Ο </w:t>
      </w:r>
      <w:r w:rsidRPr="00D90C31">
        <w:rPr>
          <w:rFonts w:ascii="Palatino Linotype" w:eastAsia="@Arial Unicode MS" w:hAnsi="Palatino Linotype"/>
          <w:b/>
          <w:i/>
          <w:color w:val="C00000"/>
          <w:lang w:eastAsia="el-GR"/>
        </w:rPr>
        <w:t xml:space="preserve">παίδας </w:t>
      </w:r>
      <w:r w:rsidRPr="00D90C31">
        <w:rPr>
          <w:rFonts w:ascii="Palatino Linotype" w:eastAsia="@Arial Unicode MS" w:hAnsi="Palatino Linotype" w:cs="Arial"/>
          <w:b/>
          <w:i/>
          <w:color w:val="C00000"/>
          <w:lang w:eastAsia="el-GR"/>
        </w:rPr>
        <w:t xml:space="preserve">εκ </w:t>
      </w:r>
      <w:r w:rsidRPr="00D90C31">
        <w:rPr>
          <w:rFonts w:ascii="Palatino Linotype" w:eastAsia="@Arial Unicode MS" w:hAnsi="Palatino Linotype"/>
          <w:b/>
          <w:i/>
          <w:color w:val="C00000"/>
          <w:lang w:eastAsia="el-GR"/>
        </w:rPr>
        <w:t>καμίνου.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Ουκ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έστιν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ουδέ γη ουδέ πέλαγος, ου κώμη ουκ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έρημος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ένθα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οι κρουνοί, των σων θαυμάτων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αθλητά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ω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Νικόλαε ουχ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υπερβλύζουσιν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πάσι γαρ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υφηλίω αφθόνως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παρέχεις τα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ιάματα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>.</w:t>
      </w:r>
    </w:p>
    <w:p w:rsidR="00FF31D2" w:rsidRDefault="00FF31D2" w:rsidP="00937BA3">
      <w:pPr>
        <w:spacing w:after="0" w:line="360" w:lineRule="auto"/>
        <w:jc w:val="both"/>
        <w:rPr>
          <w:rFonts w:ascii="Palatino Linotype" w:eastAsia="@Arial Unicode MS" w:hAnsi="Palatino Linotype"/>
          <w:color w:val="C00000"/>
          <w:lang w:eastAsia="el-GR"/>
        </w:rPr>
      </w:pP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Λαμπρύνεις της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Ελλάδος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τα πέρατα, τρισμάκαρ Νικόλαε, ταις μαρμαρυγαίς, της σης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ασπίλου αγωγής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και Διρφύων τα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άλση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τα σύσκια,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οις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υψούται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σεπτόν και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ωραίον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ομώνυμόν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>σου τέμενος.</w:t>
      </w:r>
    </w:p>
    <w:p w:rsidR="00FF31D2" w:rsidRDefault="00FF31D2" w:rsidP="00937BA3">
      <w:pPr>
        <w:spacing w:after="0" w:line="360" w:lineRule="auto"/>
        <w:jc w:val="both"/>
        <w:rPr>
          <w:rFonts w:ascii="Palatino Linotype" w:eastAsia="@Arial Unicode MS" w:hAnsi="Palatino Linotype" w:cs="Arial"/>
          <w:color w:val="C00000"/>
          <w:lang w:eastAsia="el-GR"/>
        </w:rPr>
      </w:pP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Αγγέλων εθαμβώθη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το στράτευμα, στρατάρχα Νικόλαε, σου την ευκλεή, θείαν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ενάθλησιν ιδόν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και ψυχής το γενναίον και εύτονον, δι’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ηυτομόλησας χαίρων, προς τους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αγώνας ένδοξε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>.</w:t>
      </w:r>
    </w:p>
    <w:p w:rsidR="00FF31D2" w:rsidRPr="00D90C31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D90C31">
        <w:rPr>
          <w:rFonts w:ascii="Palatino Linotype" w:hAnsi="Palatino Linotype"/>
          <w:b/>
          <w:i/>
          <w:color w:val="C00000"/>
          <w:lang w:eastAsia="el-GR"/>
        </w:rPr>
        <w:t>Θεοτοκίον.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Ο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μόνος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υπερύμνητος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Κύριος, γενόμενος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άνθρωπος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πάγχρυσε ναέ, και θεοδόχε κιβωτέ,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εκ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των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όντως αχράντων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αιμάτων σου, φυλάττει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εκ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συμφορών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απειράστους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ημάς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>τους τιμώντάς σε.</w:t>
      </w: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eastAsia="el-GR"/>
        </w:rPr>
      </w:pPr>
    </w:p>
    <w:p w:rsidR="00FF31D2" w:rsidRDefault="00FF31D2" w:rsidP="00D90C31">
      <w:pPr>
        <w:spacing w:after="0" w:line="360" w:lineRule="auto"/>
        <w:jc w:val="center"/>
        <w:rPr>
          <w:rFonts w:ascii="Palatino Linotype" w:hAnsi="Palatino Linotype" w:cs="Arial"/>
          <w:b/>
          <w:i/>
          <w:color w:val="C00000"/>
          <w:lang w:eastAsia="el-GR"/>
        </w:rPr>
      </w:pPr>
    </w:p>
    <w:p w:rsidR="00FF31D2" w:rsidRDefault="00FF31D2" w:rsidP="00D90C31">
      <w:pPr>
        <w:spacing w:after="0" w:line="360" w:lineRule="auto"/>
        <w:jc w:val="center"/>
        <w:rPr>
          <w:rFonts w:ascii="Palatino Linotype" w:hAnsi="Palatino Linotype" w:cs="Arial"/>
          <w:b/>
          <w:i/>
          <w:color w:val="C00000"/>
          <w:lang w:eastAsia="el-GR"/>
        </w:rPr>
      </w:pPr>
    </w:p>
    <w:p w:rsidR="00FF31D2" w:rsidRPr="00D90C31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D90C31">
        <w:rPr>
          <w:rFonts w:ascii="Palatino Linotype" w:hAnsi="Palatino Linotype" w:cs="Arial"/>
          <w:b/>
          <w:i/>
          <w:color w:val="C00000"/>
          <w:lang w:eastAsia="el-GR"/>
        </w:rPr>
        <w:t xml:space="preserve">Ωδή 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>η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</w:t>
      </w:r>
      <w:r w:rsidRPr="00D90C31">
        <w:rPr>
          <w:rFonts w:ascii="Palatino Linotype" w:eastAsia="@Arial Unicode MS" w:hAnsi="Palatino Linotype"/>
          <w:b/>
          <w:i/>
          <w:color w:val="C00000"/>
          <w:lang w:eastAsia="el-GR"/>
        </w:rPr>
        <w:t xml:space="preserve">Αύτη </w:t>
      </w:r>
      <w:r w:rsidRPr="00D90C31">
        <w:rPr>
          <w:rFonts w:ascii="Palatino Linotype" w:eastAsia="@Arial Unicode MS" w:hAnsi="Palatino Linotype" w:cs="Arial"/>
          <w:b/>
          <w:i/>
          <w:color w:val="C00000"/>
          <w:lang w:eastAsia="el-GR"/>
        </w:rPr>
        <w:t xml:space="preserve">η </w:t>
      </w:r>
      <w:r w:rsidRPr="00D90C31">
        <w:rPr>
          <w:rFonts w:ascii="Palatino Linotype" w:eastAsia="@Arial Unicode MS" w:hAnsi="Palatino Linotype"/>
          <w:b/>
          <w:i/>
          <w:color w:val="C00000"/>
          <w:lang w:eastAsia="el-GR"/>
        </w:rPr>
        <w:t>κλητή.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Νίκης του λαού τον λαμπρόν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αριστέα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ομώνυμον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οι δήμοι, των ευσεβών συνελθόντες, ευφημούμεν τρανώς, και αυτού την θείαν μνήμην γεραίρομεν,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απαύστως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>αινούντες, Χριστόν εις τους αιώνας.</w:t>
      </w:r>
    </w:p>
    <w:p w:rsidR="00FF31D2" w:rsidRDefault="00FF31D2" w:rsidP="00937BA3">
      <w:pPr>
        <w:spacing w:after="0" w:line="360" w:lineRule="auto"/>
        <w:jc w:val="both"/>
        <w:rPr>
          <w:rFonts w:ascii="Palatino Linotype" w:eastAsia="@Arial Unicode MS" w:hAnsi="Palatino Linotype"/>
          <w:color w:val="C00000"/>
          <w:lang w:eastAsia="el-GR"/>
        </w:rPr>
      </w:pP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Νεύσον ταις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ημών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σθεναρέ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ικεσίαις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και σώσον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εκ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θανάτου, τους σε λαμπρώς στεφανούντας, ταις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ασμάτων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πλοκαίς, μονοτρόπων και Μαρτύρων Νικόλαε, πολύτιμον γέρας, και θείε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υφηγήτορ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>.</w:t>
      </w:r>
    </w:p>
    <w:p w:rsidR="00FF31D2" w:rsidRDefault="00FF31D2" w:rsidP="00937BA3">
      <w:pPr>
        <w:spacing w:after="0" w:line="360" w:lineRule="auto"/>
        <w:jc w:val="both"/>
        <w:rPr>
          <w:rFonts w:ascii="Palatino Linotype" w:eastAsia="@Arial Unicode MS" w:hAnsi="Palatino Linotype" w:cs="Arial"/>
          <w:color w:val="C00000"/>
          <w:lang w:eastAsia="el-GR"/>
        </w:rPr>
      </w:pP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Έρχου αετέ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χρυσοπτέρυξ και σώσον,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ημάς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την νοσσιάν σου,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εκ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λοιμικών νοσημάτων,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ο εκ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λέπρας δεινής, Ευφημίας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άρχοντα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>τον συνώνυμον, λυτρώσας το πάλαι, Νικόλαε θεόφρον.</w:t>
      </w:r>
    </w:p>
    <w:p w:rsidR="00FF31D2" w:rsidRPr="00D90C31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D90C31">
        <w:rPr>
          <w:rFonts w:ascii="Palatino Linotype" w:hAnsi="Palatino Linotype"/>
          <w:b/>
          <w:i/>
          <w:color w:val="C00000"/>
          <w:lang w:eastAsia="el-GR"/>
        </w:rPr>
        <w:t>Θεοτοκίον.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Όργανον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Θεού θεοδόμητε οίκε, Κυρία των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Αγγέλων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και Βασιλίς των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απάντων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ως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Μητέρα Θεού, εις αιώνας των αιώνων γεραίροντες, Χριστόν ευλογούμεν, τον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άχραντόν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>σου Τόκον.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D90C31" w:rsidRDefault="00FF31D2" w:rsidP="00D90C3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D90C31">
        <w:rPr>
          <w:rFonts w:ascii="Palatino Linotype" w:hAnsi="Palatino Linotype" w:cs="Arial"/>
          <w:b/>
          <w:i/>
          <w:color w:val="C00000"/>
          <w:lang w:eastAsia="el-GR"/>
        </w:rPr>
        <w:t xml:space="preserve">Ωδή 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>θ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D90C31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</w:t>
      </w:r>
      <w:r w:rsidRPr="00D90C31">
        <w:rPr>
          <w:rFonts w:ascii="Palatino Linotype" w:eastAsia="@Arial Unicode MS" w:hAnsi="Palatino Linotype"/>
          <w:b/>
          <w:i/>
          <w:color w:val="C00000"/>
          <w:lang w:eastAsia="el-GR"/>
        </w:rPr>
        <w:t>Φωτίζου, φωτίζου.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@Arial Unicode MS" w:hAnsi="Palatino Linotype"/>
          <w:i/>
          <w:color w:val="C00000"/>
          <w:lang w:eastAsia="el-GR"/>
        </w:rPr>
        <w:t xml:space="preserve">Μεγάλυνον ψυχή μου, τον </w:t>
      </w:r>
      <w:r w:rsidRPr="00D90C31">
        <w:rPr>
          <w:rFonts w:ascii="Palatino Linotype" w:eastAsia="@Arial Unicode MS" w:hAnsi="Palatino Linotype" w:cs="Arial"/>
          <w:i/>
          <w:color w:val="C00000"/>
          <w:lang w:eastAsia="el-GR"/>
        </w:rPr>
        <w:t xml:space="preserve">εν </w:t>
      </w:r>
      <w:r w:rsidRPr="00D90C31">
        <w:rPr>
          <w:rFonts w:ascii="Palatino Linotype" w:eastAsia="@Arial Unicode MS" w:hAnsi="Palatino Linotype"/>
          <w:i/>
          <w:color w:val="C00000"/>
          <w:lang w:eastAsia="el-GR"/>
        </w:rPr>
        <w:t xml:space="preserve">τοις Βουνένοις, </w:t>
      </w:r>
      <w:r w:rsidRPr="00D90C31">
        <w:rPr>
          <w:rFonts w:ascii="Palatino Linotype" w:eastAsia="@Arial Unicode MS" w:hAnsi="Palatino Linotype" w:cs="Arial"/>
          <w:i/>
          <w:color w:val="C00000"/>
          <w:lang w:eastAsia="el-GR"/>
        </w:rPr>
        <w:t xml:space="preserve">αθλήσαντα </w:t>
      </w:r>
      <w:r w:rsidRPr="00D90C31">
        <w:rPr>
          <w:rFonts w:ascii="Palatino Linotype" w:eastAsia="@Arial Unicode MS" w:hAnsi="Palatino Linotype"/>
          <w:i/>
          <w:color w:val="C00000"/>
          <w:lang w:eastAsia="el-GR"/>
        </w:rPr>
        <w:t>νομίμως, Νικόλαον τον νέον.</w:t>
      </w:r>
    </w:p>
    <w:p w:rsidR="00FF31D2" w:rsidRPr="00D90C3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@Arial Unicode MS" w:hAnsi="Palatino Linotype" w:cs="Arial"/>
          <w:i/>
          <w:color w:val="C00000"/>
          <w:lang w:eastAsia="el-GR"/>
        </w:rPr>
        <w:t xml:space="preserve">Οσίων </w:t>
      </w:r>
      <w:r w:rsidRPr="00D90C31">
        <w:rPr>
          <w:rFonts w:ascii="Palatino Linotype" w:eastAsia="@Arial Unicode MS" w:hAnsi="Palatino Linotype"/>
          <w:i/>
          <w:color w:val="C00000"/>
          <w:lang w:eastAsia="el-GR"/>
        </w:rPr>
        <w:t xml:space="preserve">και Μαρτύρων, </w:t>
      </w:r>
      <w:r w:rsidRPr="00D90C31">
        <w:rPr>
          <w:rFonts w:ascii="Palatino Linotype" w:eastAsia="@Arial Unicode MS" w:hAnsi="Palatino Linotype" w:cs="Arial"/>
          <w:i/>
          <w:color w:val="C00000"/>
          <w:lang w:eastAsia="el-GR"/>
        </w:rPr>
        <w:t>επώφθης υφηγήτωρ</w:t>
      </w:r>
      <w:r w:rsidRPr="00D90C31">
        <w:rPr>
          <w:rFonts w:ascii="Palatino Linotype" w:eastAsia="@Arial Unicode MS" w:hAnsi="Palatino Linotype"/>
          <w:i/>
          <w:color w:val="C00000"/>
          <w:lang w:eastAsia="el-GR"/>
        </w:rPr>
        <w:t xml:space="preserve">, και </w:t>
      </w:r>
      <w:r w:rsidRPr="00D90C31">
        <w:rPr>
          <w:rFonts w:ascii="Palatino Linotype" w:eastAsia="@Arial Unicode MS" w:hAnsi="Palatino Linotype" w:cs="Arial"/>
          <w:i/>
          <w:color w:val="C00000"/>
          <w:lang w:eastAsia="el-GR"/>
        </w:rPr>
        <w:t xml:space="preserve">Εκκλησίας </w:t>
      </w:r>
      <w:r w:rsidRPr="00D90C31">
        <w:rPr>
          <w:rFonts w:ascii="Palatino Linotype" w:eastAsia="@Arial Unicode MS" w:hAnsi="Palatino Linotype"/>
          <w:i/>
          <w:color w:val="C00000"/>
          <w:lang w:eastAsia="el-GR"/>
        </w:rPr>
        <w:t>στύλος, Νικόλαε γενναίε.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Νικόλαε Μάρτυς,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η Εκκλησία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του Χριστού, των σεπτών σου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αγώνων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, ταις βολαίς αυγάζεται, και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εκβοά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σοι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 xml:space="preserve">Ελλάδος 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 xml:space="preserve">πυρσέ, προς τον Θεόν πρέσβευε </w:t>
      </w:r>
      <w:r w:rsidRPr="00D90C31">
        <w:rPr>
          <w:rFonts w:ascii="Palatino Linotype" w:eastAsia="@Arial Unicode MS" w:hAnsi="Palatino Linotype" w:cs="Arial"/>
          <w:color w:val="C00000"/>
          <w:lang w:eastAsia="el-GR"/>
        </w:rPr>
        <w:t>απαύστως</w:t>
      </w:r>
      <w:r w:rsidRPr="00D90C31">
        <w:rPr>
          <w:rFonts w:ascii="Palatino Linotype" w:eastAsia="@Arial Unicode MS" w:hAnsi="Palatino Linotype"/>
          <w:color w:val="C00000"/>
          <w:lang w:eastAsia="el-GR"/>
        </w:rPr>
        <w:t>,</w:t>
      </w:r>
      <w:r w:rsidRPr="00937BA3">
        <w:rPr>
          <w:rFonts w:ascii="Palatino Linotype" w:eastAsia="@Arial Unicode MS" w:hAnsi="Palatino Linotype"/>
          <w:color w:val="CCCCCC"/>
          <w:lang w:eastAsia="el-GR"/>
        </w:rPr>
        <w:t xml:space="preserve">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υπέρ ημών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>των τιμώντων σε.</w:t>
      </w: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eastAsia="el-GR"/>
        </w:rPr>
      </w:pPr>
      <w:r w:rsidRPr="00937BA3">
        <w:rPr>
          <w:rFonts w:ascii="Palatino Linotype" w:eastAsia="@Arial Unicode MS" w:hAnsi="Palatino Linotype" w:cs="Arial"/>
          <w:i/>
          <w:color w:val="C00000"/>
          <w:lang w:eastAsia="el-GR"/>
        </w:rPr>
        <w:t xml:space="preserve">Αράβων </w:t>
      </w:r>
      <w:r w:rsidRPr="00937BA3">
        <w:rPr>
          <w:rFonts w:ascii="Palatino Linotype" w:eastAsia="@Arial Unicode MS" w:hAnsi="Palatino Linotype"/>
          <w:i/>
          <w:color w:val="C00000"/>
          <w:lang w:eastAsia="el-GR"/>
        </w:rPr>
        <w:t>καθαιρέτην, και ευσεβείας πύργον, Νικόλαον τον νέον, τιμήσωμεν προφρόνως.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937BA3">
        <w:rPr>
          <w:rFonts w:ascii="Palatino Linotype" w:eastAsia="@Arial Unicode MS" w:hAnsi="Palatino Linotype"/>
          <w:color w:val="C00000"/>
          <w:lang w:eastAsia="el-GR"/>
        </w:rPr>
        <w:t xml:space="preserve">Αινούσί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σε πάσαι, αι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Ορθοδόξων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πατριαί, και συμφώνως βοώσι, σοι κλεινέ Νικόλαε. Χαίρε λαμπρέ μονοτρόπων φανέ, χαίρε σεπτόν εύχος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αθλοφόρων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>, και των πιστών χαίρε πρόμαχε.</w:t>
      </w: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eastAsia="el-GR"/>
        </w:rPr>
      </w:pPr>
      <w:r w:rsidRPr="00937BA3">
        <w:rPr>
          <w:rFonts w:ascii="Palatino Linotype" w:eastAsia="@Arial Unicode MS" w:hAnsi="Palatino Linotype"/>
          <w:i/>
          <w:color w:val="C00000"/>
          <w:lang w:eastAsia="el-GR"/>
        </w:rPr>
        <w:t xml:space="preserve">Χριστού τον στρατηλάτην, τον </w:t>
      </w:r>
      <w:r w:rsidRPr="00937BA3">
        <w:rPr>
          <w:rFonts w:ascii="Palatino Linotype" w:eastAsia="@Arial Unicode MS" w:hAnsi="Palatino Linotype" w:cs="Arial"/>
          <w:i/>
          <w:color w:val="C00000"/>
          <w:lang w:eastAsia="el-GR"/>
        </w:rPr>
        <w:t xml:space="preserve">εν </w:t>
      </w:r>
      <w:r w:rsidRPr="00937BA3">
        <w:rPr>
          <w:rFonts w:ascii="Palatino Linotype" w:eastAsia="@Arial Unicode MS" w:hAnsi="Palatino Linotype"/>
          <w:i/>
          <w:color w:val="C00000"/>
          <w:lang w:eastAsia="el-GR"/>
        </w:rPr>
        <w:t xml:space="preserve">τη Θετταλία, πατήσαντα </w:t>
      </w:r>
      <w:r w:rsidRPr="00937BA3">
        <w:rPr>
          <w:rFonts w:ascii="Palatino Linotype" w:eastAsia="@Arial Unicode MS" w:hAnsi="Palatino Linotype" w:cs="Arial"/>
          <w:i/>
          <w:color w:val="C00000"/>
          <w:lang w:eastAsia="el-GR"/>
        </w:rPr>
        <w:t>ανόμων</w:t>
      </w:r>
      <w:r w:rsidRPr="00937BA3">
        <w:rPr>
          <w:rFonts w:ascii="Palatino Linotype" w:eastAsia="@Arial Unicode MS" w:hAnsi="Palatino Linotype"/>
          <w:i/>
          <w:color w:val="C00000"/>
          <w:lang w:eastAsia="el-GR"/>
        </w:rPr>
        <w:t xml:space="preserve">, την μήνιν </w:t>
      </w:r>
      <w:r w:rsidRPr="00937BA3">
        <w:rPr>
          <w:rFonts w:ascii="Palatino Linotype" w:eastAsia="@Arial Unicode MS" w:hAnsi="Palatino Linotype" w:cs="Arial"/>
          <w:i/>
          <w:color w:val="C00000"/>
          <w:lang w:eastAsia="el-GR"/>
        </w:rPr>
        <w:t>επαινούμεν</w:t>
      </w:r>
      <w:r w:rsidRPr="00937BA3">
        <w:rPr>
          <w:rFonts w:ascii="Palatino Linotype" w:eastAsia="@Arial Unicode MS" w:hAnsi="Palatino Linotype"/>
          <w:i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Δαρμούς των βουνεύρων, πολυωδύνους αικισμούς, και πλευράς σου την τρώσιν,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υπό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λόγχης σέβομαι, Μάρτυς κλυτέ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Εκκλησίας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φωστήρ, κλέος βροτών σέβας των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Αγγέλων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και των Βουνένων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εντρύφημα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eastAsia="@Arial Unicode MS" w:hAnsi="Palatino Linotype"/>
          <w:i/>
          <w:color w:val="C00000"/>
          <w:lang w:eastAsia="el-GR"/>
        </w:rPr>
        <w:t xml:space="preserve">Τον χάριν </w:t>
      </w:r>
      <w:r w:rsidRPr="001160B1">
        <w:rPr>
          <w:rFonts w:ascii="Palatino Linotype" w:eastAsia="@Arial Unicode MS" w:hAnsi="Palatino Linotype" w:cs="Arial"/>
          <w:i/>
          <w:color w:val="C00000"/>
          <w:lang w:eastAsia="el-GR"/>
        </w:rPr>
        <w:t>ιαμάτων</w:t>
      </w:r>
      <w:r w:rsidRPr="001160B1">
        <w:rPr>
          <w:rFonts w:ascii="Palatino Linotype" w:eastAsia="@Arial Unicode MS" w:hAnsi="Palatino Linotype"/>
          <w:i/>
          <w:color w:val="C00000"/>
          <w:lang w:eastAsia="el-GR"/>
        </w:rPr>
        <w:t>, λαβόντα ουρανόθεν, τιμήσωμεν πρεπόντως, Νικόλαον τον θείον.</w:t>
      </w:r>
    </w:p>
    <w:p w:rsidR="00FF31D2" w:rsidRDefault="00FF31D2" w:rsidP="00937BA3">
      <w:pPr>
        <w:spacing w:after="0" w:line="360" w:lineRule="auto"/>
        <w:jc w:val="both"/>
        <w:rPr>
          <w:rFonts w:ascii="Palatino Linotype" w:eastAsia="@Arial Unicode MS" w:hAnsi="Palatino Linotype" w:cs="Arial"/>
          <w:color w:val="C00000"/>
          <w:lang w:eastAsia="el-GR"/>
        </w:rPr>
      </w:pP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Ωράϊσμα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θείον, ευσεβοφρόνων στρατιών, των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Αράβων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πρηστήρα, και σατάν καθαίρεσιν, του Λυτρωτού στρατιώτα σεμνέ, οι των πιστών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έγνωμέν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>σε δήμοι, πνευματοφόρε Νικόλαε.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hAnsi="Palatino Linotype"/>
          <w:b/>
          <w:i/>
          <w:color w:val="C00000"/>
          <w:lang w:eastAsia="el-GR"/>
        </w:rPr>
        <w:t>Θεοτοκίον.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Χαρίτωσον πάντας, τους καθ’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εκάστην εκτενώς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σε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υμνούντας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Παρθένε,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Αποστόλων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καύχημα, των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Αθλητών ιερά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χαρμονή, και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ακλινές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>τείχος μονοτρόπων, πιστού λαού καταφύγιον.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eastAsia="@Arial Unicode MS" w:hAnsi="Palatino Linotype" w:cs="Arial"/>
          <w:b/>
          <w:i/>
          <w:color w:val="C00000"/>
          <w:lang w:eastAsia="el-GR"/>
        </w:rPr>
        <w:t>Εξαποστειλάρια</w:t>
      </w:r>
      <w:r w:rsidRPr="001160B1">
        <w:rPr>
          <w:rFonts w:ascii="Palatino Linotype" w:eastAsia="@Arial Unicode MS" w:hAnsi="Palatino Linotype"/>
          <w:b/>
          <w:i/>
          <w:color w:val="C00000"/>
          <w:lang w:eastAsia="el-GR"/>
        </w:rPr>
        <w:t xml:space="preserve">. </w:t>
      </w:r>
      <w:r w:rsidRPr="001160B1">
        <w:rPr>
          <w:rFonts w:ascii="Palatino Linotype" w:eastAsia="@Arial Unicode MS" w:hAnsi="Palatino Linotype" w:cs="Arial"/>
          <w:b/>
          <w:i/>
          <w:color w:val="C00000"/>
          <w:lang w:eastAsia="el-GR"/>
        </w:rPr>
        <w:t xml:space="preserve">Ήχος </w:t>
      </w:r>
      <w:r w:rsidRPr="001160B1">
        <w:rPr>
          <w:rFonts w:ascii="Palatino Linotype" w:eastAsia="@Arial Unicode MS" w:hAnsi="Palatino Linotype"/>
          <w:b/>
          <w:i/>
          <w:color w:val="C00000"/>
          <w:lang w:eastAsia="el-GR"/>
        </w:rPr>
        <w:t>γ</w:t>
      </w:r>
      <w:r>
        <w:rPr>
          <w:rFonts w:ascii="Palatino Linotype" w:eastAsia="@Arial Unicode MS" w:hAnsi="Palatino Linotype"/>
          <w:b/>
          <w:i/>
          <w:color w:val="C00000"/>
          <w:lang w:eastAsia="el-GR"/>
        </w:rPr>
        <w:t>’</w:t>
      </w:r>
      <w:r w:rsidRPr="001160B1">
        <w:rPr>
          <w:rFonts w:ascii="Palatino Linotype" w:eastAsia="@Arial Unicode MS" w:hAnsi="Palatino Linotype"/>
          <w:b/>
          <w:i/>
          <w:color w:val="C00000"/>
          <w:lang w:eastAsia="el-GR"/>
        </w:rPr>
        <w:t xml:space="preserve"> . Και σε μεσίτριαν </w:t>
      </w:r>
      <w:r w:rsidRPr="001160B1">
        <w:rPr>
          <w:rFonts w:ascii="Palatino Linotype" w:eastAsia="@Arial Unicode MS" w:hAnsi="Palatino Linotype" w:cs="Arial"/>
          <w:b/>
          <w:i/>
          <w:color w:val="C00000"/>
          <w:lang w:eastAsia="el-GR"/>
        </w:rPr>
        <w:t>έχω</w:t>
      </w:r>
      <w:r w:rsidRPr="001160B1">
        <w:rPr>
          <w:rFonts w:ascii="Palatino Linotype" w:eastAsia="@Arial Unicode MS" w:hAnsi="Palatino Linotype"/>
          <w:b/>
          <w:i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Τον μιμητήν του Δεσπότου, και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Αθλητών υπογραμμόν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τον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Βουνένοις βασάνους,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υπενεγκόντα ασμένως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δια την πίστιν Κυρίου,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εγκωμιάσωμεν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>πάντες.</w:t>
      </w:r>
    </w:p>
    <w:p w:rsidR="00FF31D2" w:rsidRDefault="00FF31D2" w:rsidP="00937BA3">
      <w:pPr>
        <w:spacing w:after="0" w:line="360" w:lineRule="auto"/>
        <w:jc w:val="both"/>
        <w:rPr>
          <w:rFonts w:ascii="Palatino Linotype" w:eastAsia="@Arial Unicode MS" w:hAnsi="Palatino Linotype"/>
          <w:color w:val="C00000"/>
          <w:lang w:eastAsia="el-GR"/>
        </w:rPr>
      </w:pP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Την θείαν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άγοντες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μνήμην, του γεραρού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εν Αθληταίς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και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ασκηταίς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Νικολάου, του καταυγάζοντος πάντας, φωτί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απείρων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θαυμάτων, προφρόνως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άσωμεν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>τούτον.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eastAsia="@Arial Unicode MS" w:hAnsi="Palatino Linotype"/>
          <w:b/>
          <w:i/>
          <w:color w:val="C00000"/>
          <w:lang w:eastAsia="el-GR"/>
        </w:rPr>
        <w:t>Θεοτοκίον.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Φωτός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ακτίστου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δοχείον, και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ενδιαίτημα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λαμπρόν, Αυτού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αγνή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ευλογημένη,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εδείχθης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φως τοις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>σκια, και σκότει πορευομένοις, Θεογεννήτορ Παρθένε.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eastAsia="@Arial Unicode MS" w:hAnsi="Palatino Linotype"/>
          <w:b/>
          <w:i/>
          <w:color w:val="C00000"/>
          <w:lang w:eastAsia="el-GR"/>
        </w:rPr>
        <w:t xml:space="preserve">Εις τους αίνους. </w:t>
      </w:r>
      <w:r w:rsidRPr="001160B1">
        <w:rPr>
          <w:rFonts w:ascii="Palatino Linotype" w:eastAsia="@Arial Unicode MS" w:hAnsi="Palatino Linotype" w:cs="Arial"/>
          <w:b/>
          <w:i/>
          <w:color w:val="C00000"/>
          <w:lang w:eastAsia="el-GR"/>
        </w:rPr>
        <w:t xml:space="preserve">Ήχος </w:t>
      </w:r>
      <w:r w:rsidRPr="001160B1">
        <w:rPr>
          <w:rFonts w:ascii="Palatino Linotype" w:eastAsia="@Arial Unicode MS" w:hAnsi="Palatino Linotype"/>
          <w:b/>
          <w:i/>
          <w:color w:val="C00000"/>
          <w:lang w:eastAsia="el-GR"/>
        </w:rPr>
        <w:t>πλ. Δ</w:t>
      </w:r>
      <w:r>
        <w:rPr>
          <w:rFonts w:ascii="Palatino Linotype" w:eastAsia="@Arial Unicode MS" w:hAnsi="Palatino Linotype"/>
          <w:b/>
          <w:i/>
          <w:color w:val="C00000"/>
          <w:lang w:eastAsia="el-GR"/>
        </w:rPr>
        <w:t>’</w:t>
      </w:r>
      <w:r w:rsidRPr="001160B1">
        <w:rPr>
          <w:rFonts w:ascii="Palatino Linotype" w:eastAsia="@Arial Unicode MS" w:hAnsi="Palatino Linotype"/>
          <w:b/>
          <w:i/>
          <w:color w:val="C00000"/>
          <w:lang w:eastAsia="el-GR"/>
        </w:rPr>
        <w:t xml:space="preserve"> . </w:t>
      </w:r>
      <w:r w:rsidRPr="001160B1">
        <w:rPr>
          <w:rFonts w:ascii="Palatino Linotype" w:eastAsia="@Arial Unicode MS" w:hAnsi="Palatino Linotype" w:cs="Arial"/>
          <w:b/>
          <w:i/>
          <w:color w:val="C00000"/>
          <w:lang w:eastAsia="el-GR"/>
        </w:rPr>
        <w:t xml:space="preserve">Ω </w:t>
      </w:r>
      <w:r w:rsidRPr="001160B1">
        <w:rPr>
          <w:rFonts w:ascii="Palatino Linotype" w:eastAsia="@Arial Unicode MS" w:hAnsi="Palatino Linotype"/>
          <w:b/>
          <w:i/>
          <w:color w:val="C00000"/>
          <w:lang w:eastAsia="el-GR"/>
        </w:rPr>
        <w:t>του παραδόξου θαύματος.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Εύχος, το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εμόν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Νικόλαε,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υπάρχεις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Μάρτυς στερρέ, της ψυχής μου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αγλάϊσμα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χαρμονή και στήριγμα,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δειναίς περιστάσεσι. Ταις γαρ λιταίς σου, ουκ αισχυνόμενος,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τρικυμίαις, προστρέχω πάντοτε, τω Παντοκράτορι,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υπέρ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Ου και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ήθλησας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σεμνοπρεπώς, θύμα προσφερόμενος, Αυτώ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εκούσιον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Έργον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ιερόν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Νικόλαε, καθοδηγείν εις Χριστόν, την φρουράν σου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ανέλαβες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στρατηλάτα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ένδοξε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της Λαρίσης κειμήλιον. Και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Τυρνάβω, προτρέπων μάχεσθαι, κατ’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εναντίων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αυτήν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ηξίωσας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στέφανον δράξασθαι,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αφθαρσίας Άγιε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>και μετασχείν, της χαράς της κρείττονος, συν τω Παντάνακτι.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Ένθους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τοις χοροίς Νικόλαε, εισήλθες των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Ασκητών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και ψυχή γενναιόφρονι, εις τελείαν γύμνασιν,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επεδόθης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και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άσκησιν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. Τοις σοις βλεφάροις,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ύπνον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ουκ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έδωκας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τοις Βουνένοις, ουδέ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ανάπαυσιν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εις το σαρκίον σου,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αλλ’ απαύστως έψαλλες ως αηδών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τω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ενδυναμούντί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>σε, Χριστώ πανόλβιε.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Έρνος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ευθαλές Νικόλαε, της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Εκκλησίας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Χριστού, Θετταλίας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εμύρισας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αρετών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και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άθλων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σου, ταις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οδμαίς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την περίγειον,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όθεν επαίνων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τοις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ρόδοις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στέφομεν, λαμπροφορούντες, την σην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αοίδιμον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>, μνήμην πανάριστε, και ταχύ προστρέχοντες τω σω ναώ, πλήθους θαυμασίων σου, τρυγώμεν λείρια.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eastAsia="@Arial Unicode MS" w:hAnsi="Palatino Linotype"/>
          <w:b/>
          <w:i/>
          <w:color w:val="C00000"/>
          <w:lang w:eastAsia="el-GR"/>
        </w:rPr>
        <w:t xml:space="preserve">Δόξα. </w:t>
      </w:r>
      <w:r w:rsidRPr="001160B1">
        <w:rPr>
          <w:rFonts w:ascii="Palatino Linotype" w:eastAsia="@Arial Unicode MS" w:hAnsi="Palatino Linotype" w:cs="Arial"/>
          <w:b/>
          <w:i/>
          <w:color w:val="C00000"/>
          <w:lang w:eastAsia="el-GR"/>
        </w:rPr>
        <w:t xml:space="preserve">Ήχος </w:t>
      </w:r>
      <w:r w:rsidRPr="001160B1">
        <w:rPr>
          <w:rFonts w:ascii="Palatino Linotype" w:eastAsia="@Arial Unicode MS" w:hAnsi="Palatino Linotype"/>
          <w:b/>
          <w:i/>
          <w:color w:val="C00000"/>
          <w:lang w:eastAsia="el-GR"/>
        </w:rPr>
        <w:t>πλ. Α</w:t>
      </w:r>
      <w:r>
        <w:rPr>
          <w:rFonts w:ascii="Palatino Linotype" w:eastAsia="@Arial Unicode MS" w:hAnsi="Palatino Linotype"/>
          <w:b/>
          <w:i/>
          <w:color w:val="C00000"/>
          <w:lang w:eastAsia="el-GR"/>
        </w:rPr>
        <w:t>’</w:t>
      </w:r>
      <w:r w:rsidRPr="001160B1">
        <w:rPr>
          <w:rFonts w:ascii="Palatino Linotype" w:eastAsia="@Arial Unicode MS" w:hAnsi="Palatino Linotype"/>
          <w:b/>
          <w:i/>
          <w:color w:val="C00000"/>
          <w:lang w:eastAsia="el-GR"/>
        </w:rPr>
        <w:t xml:space="preserve"> 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Τω θείω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έρωτι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τρωθείς, και ευσεβώς πολιτευσάμενος,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ενασκήσει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μεν πρώτον καρτεροψύχω, και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εναθλήσει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γενναιόφρονι Χριστώ είτα ευηρέστησας. Των γαρ φθειρομένων,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υπεριδών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την σχέσιν, ουκ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εφείσω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της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ιδίας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σαρκός,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αλλά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γενναίως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τοις Βουνένοις,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υπήνεγκας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μαρτύριον και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επώδυνον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θάνατον,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αλλ’ ω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Νικόλαε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Οσιομάρτυς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αθλητικαίς αγλαΐαις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κλεϊζόμενος, μη παύση πρεσβεύειν Χριστώ,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υπέρ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των πόθω τελούντων, την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αεισέβαστον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>μνήμην σου.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1160B1">
        <w:rPr>
          <w:rFonts w:ascii="Palatino Linotype" w:eastAsia="@Arial Unicode MS" w:hAnsi="Palatino Linotype"/>
          <w:b/>
          <w:i/>
          <w:color w:val="C00000"/>
          <w:lang w:eastAsia="el-GR"/>
        </w:rPr>
        <w:t xml:space="preserve">Και νυν. Της </w:t>
      </w:r>
      <w:r w:rsidRPr="001160B1">
        <w:rPr>
          <w:rFonts w:ascii="Palatino Linotype" w:eastAsia="@Arial Unicode MS" w:hAnsi="Palatino Linotype" w:cs="Arial"/>
          <w:b/>
          <w:i/>
          <w:color w:val="C00000"/>
          <w:lang w:eastAsia="el-GR"/>
        </w:rPr>
        <w:t>Εορτής</w:t>
      </w:r>
      <w:r w:rsidRPr="001160B1">
        <w:rPr>
          <w:rFonts w:ascii="Palatino Linotype" w:eastAsia="@Arial Unicode MS" w:hAnsi="Palatino Linotype"/>
          <w:b/>
          <w:i/>
          <w:color w:val="C00000"/>
          <w:lang w:eastAsia="el-GR"/>
        </w:rPr>
        <w:t>.</w:t>
      </w: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eastAsia="el-GR"/>
        </w:rPr>
      </w:pPr>
      <w:r w:rsidRPr="00937BA3">
        <w:rPr>
          <w:rFonts w:ascii="Palatino Linotype" w:eastAsia="@Arial Unicode MS" w:hAnsi="Palatino Linotype"/>
          <w:i/>
          <w:color w:val="C00000"/>
          <w:lang w:eastAsia="el-GR"/>
        </w:rPr>
        <w:t xml:space="preserve">Δοξολογία Μεγάλη και </w:t>
      </w:r>
      <w:r w:rsidRPr="00937BA3">
        <w:rPr>
          <w:rFonts w:ascii="Palatino Linotype" w:eastAsia="@Arial Unicode MS" w:hAnsi="Palatino Linotype" w:cs="Arial"/>
          <w:i/>
          <w:color w:val="C00000"/>
          <w:lang w:eastAsia="el-GR"/>
        </w:rPr>
        <w:t>Απόλυσις</w:t>
      </w:r>
      <w:r w:rsidRPr="00937BA3">
        <w:rPr>
          <w:rFonts w:ascii="Palatino Linotype" w:eastAsia="@Arial Unicode MS" w:hAnsi="Palatino Linotype"/>
          <w:i/>
          <w:color w:val="C00000"/>
          <w:lang w:eastAsia="el-GR"/>
        </w:rPr>
        <w:t>.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1160B1">
        <w:rPr>
          <w:rFonts w:ascii="Palatino Linotype" w:eastAsia="@Arial Unicode MS" w:hAnsi="Palatino Linotype"/>
          <w:b/>
          <w:color w:val="C00000"/>
          <w:lang w:eastAsia="el-GR"/>
        </w:rPr>
        <w:t>ΕΝ ΤΗ ΛΕΙΤΟΥΡΓΙΑ</w:t>
      </w: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eastAsia="el-GR"/>
        </w:rPr>
      </w:pPr>
      <w:r w:rsidRPr="00937BA3">
        <w:rPr>
          <w:rFonts w:ascii="Palatino Linotype" w:eastAsia="@Arial Unicode MS" w:hAnsi="Palatino Linotype"/>
          <w:color w:val="C00000"/>
          <w:lang w:eastAsia="el-GR"/>
        </w:rPr>
        <w:t xml:space="preserve">Τα τυπικά, οι μακαρισμοί, και </w:t>
      </w:r>
      <w:r w:rsidRPr="00937BA3">
        <w:rPr>
          <w:rFonts w:ascii="Palatino Linotype" w:eastAsia="@Arial Unicode MS" w:hAnsi="Palatino Linotype" w:cs="Arial"/>
          <w:color w:val="C00000"/>
          <w:lang w:eastAsia="el-GR"/>
        </w:rPr>
        <w:t xml:space="preserve">εκ </w:t>
      </w:r>
      <w:r w:rsidRPr="00937BA3">
        <w:rPr>
          <w:rFonts w:ascii="Palatino Linotype" w:eastAsia="@Arial Unicode MS" w:hAnsi="Palatino Linotype"/>
          <w:color w:val="C00000"/>
          <w:lang w:eastAsia="el-GR"/>
        </w:rPr>
        <w:t xml:space="preserve">του κανόνος του </w:t>
      </w:r>
      <w:r w:rsidRPr="00937BA3">
        <w:rPr>
          <w:rFonts w:ascii="Palatino Linotype" w:eastAsia="@Arial Unicode MS" w:hAnsi="Palatino Linotype" w:cs="Arial"/>
          <w:color w:val="C00000"/>
          <w:lang w:eastAsia="el-GR"/>
        </w:rPr>
        <w:t xml:space="preserve">Αγίου η </w:t>
      </w:r>
      <w:r w:rsidRPr="00937BA3">
        <w:rPr>
          <w:rFonts w:ascii="Palatino Linotype" w:eastAsia="@Arial Unicode MS" w:hAnsi="Palatino Linotype"/>
          <w:color w:val="C00000"/>
          <w:lang w:eastAsia="el-GR"/>
        </w:rPr>
        <w:t>γ  κα</w:t>
      </w:r>
      <w:r w:rsidRPr="00937BA3">
        <w:rPr>
          <w:rFonts w:ascii="Palatino Linotype" w:eastAsia="@Arial Unicode MS" w:hAnsi="Palatino Linotype" w:cs="Arial"/>
          <w:color w:val="C00000"/>
          <w:lang w:eastAsia="el-GR"/>
        </w:rPr>
        <w:t>ὶ</w:t>
      </w:r>
      <w:r w:rsidRPr="00937BA3">
        <w:rPr>
          <w:rFonts w:ascii="Palatino Linotype" w:eastAsia="@Arial Unicode MS" w:hAnsi="Palatino Linotype"/>
          <w:color w:val="C00000"/>
          <w:lang w:eastAsia="el-GR"/>
        </w:rPr>
        <w:t xml:space="preserve"> στ  </w:t>
      </w:r>
      <w:r w:rsidRPr="00937BA3">
        <w:rPr>
          <w:rFonts w:ascii="Palatino Linotype" w:eastAsia="@Arial Unicode MS" w:hAnsi="Palatino Linotype" w:cs="Arial"/>
          <w:color w:val="C00000"/>
          <w:lang w:eastAsia="el-GR"/>
        </w:rPr>
        <w:t>ᾠ</w:t>
      </w:r>
      <w:r w:rsidRPr="00937BA3">
        <w:rPr>
          <w:rFonts w:ascii="Palatino Linotype" w:eastAsia="@Arial Unicode MS" w:hAnsi="Palatino Linotype"/>
          <w:color w:val="C00000"/>
          <w:lang w:eastAsia="el-GR"/>
        </w:rPr>
        <w:t xml:space="preserve">δή. </w:t>
      </w: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eastAsia="el-GR"/>
        </w:rPr>
      </w:pPr>
      <w:r w:rsidRPr="00937BA3">
        <w:rPr>
          <w:rFonts w:ascii="Palatino Linotype" w:eastAsia="@Arial Unicode MS" w:hAnsi="Palatino Linotype" w:cs="Arial"/>
          <w:color w:val="C00000"/>
          <w:lang w:eastAsia="el-GR"/>
        </w:rPr>
        <w:t>Απόστολος</w:t>
      </w:r>
      <w:r w:rsidRPr="00937BA3">
        <w:rPr>
          <w:rFonts w:ascii="Palatino Linotype" w:eastAsia="@Arial Unicode MS" w:hAnsi="Palatino Linotype"/>
          <w:color w:val="C00000"/>
          <w:lang w:eastAsia="el-GR"/>
        </w:rPr>
        <w:t>: Τιμ. Β , 1-10</w:t>
      </w: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eastAsia="el-GR"/>
        </w:rPr>
      </w:pPr>
      <w:r w:rsidRPr="00937BA3">
        <w:rPr>
          <w:rFonts w:ascii="Palatino Linotype" w:eastAsia="@Arial Unicode MS" w:hAnsi="Palatino Linotype"/>
          <w:color w:val="C00000"/>
          <w:lang w:eastAsia="el-GR"/>
        </w:rPr>
        <w:t>Ευαγγέλιον: Ματθ. Ι  32-33, 37-38, ιθ  28-30</w:t>
      </w: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eastAsia="el-GR"/>
        </w:rPr>
      </w:pP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1160B1">
        <w:rPr>
          <w:rFonts w:ascii="Palatino Linotype" w:eastAsia="@Arial Unicode MS" w:hAnsi="Palatino Linotype"/>
          <w:b/>
          <w:i/>
          <w:color w:val="C00000"/>
          <w:lang w:eastAsia="el-GR"/>
        </w:rPr>
        <w:t>Μεγαλυνάριον.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Τον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μονοτρόποις και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>αθληταίς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ένθεον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φωστήρα, και φρονήσεως θησαυρόν, τον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τοις Βουνένοις,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αθλήσαντα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 xml:space="preserve">ευψύχως, Νικόλαον τον νέον, </w:t>
      </w:r>
      <w:r w:rsidRPr="001160B1">
        <w:rPr>
          <w:rFonts w:ascii="Palatino Linotype" w:eastAsia="@Arial Unicode MS" w:hAnsi="Palatino Linotype" w:cs="Arial"/>
          <w:color w:val="C00000"/>
          <w:lang w:eastAsia="el-GR"/>
        </w:rPr>
        <w:t xml:space="preserve">άσμασι </w:t>
      </w:r>
      <w:r w:rsidRPr="001160B1">
        <w:rPr>
          <w:rFonts w:ascii="Palatino Linotype" w:eastAsia="@Arial Unicode MS" w:hAnsi="Palatino Linotype"/>
          <w:color w:val="C00000"/>
          <w:lang w:eastAsia="el-GR"/>
        </w:rPr>
        <w:t>στέψωμεν.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eastAsia="el-GR"/>
        </w:rPr>
      </w:pP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1160B1">
        <w:rPr>
          <w:rFonts w:ascii="Palatino Linotype" w:hAnsi="Palatino Linotype"/>
          <w:b/>
          <w:color w:val="C00000"/>
          <w:lang w:eastAsia="el-GR"/>
        </w:rPr>
        <w:t>ΒΙΟΣ ΚΑΙ ΠΟΛΙΤΕΙΑ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1160B1">
        <w:rPr>
          <w:rFonts w:ascii="Palatino Linotype" w:hAnsi="Palatino Linotype"/>
          <w:b/>
          <w:color w:val="C00000"/>
          <w:lang w:eastAsia="el-GR"/>
        </w:rPr>
        <w:t>ΤΟΥ ΕΝΔΟΞΟΥ ΟΣΙΟΜΑΡΤΥΡΟΣ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1160B1">
        <w:rPr>
          <w:rFonts w:ascii="Palatino Linotype" w:hAnsi="Palatino Linotype"/>
          <w:b/>
          <w:color w:val="C00000"/>
          <w:lang w:eastAsia="el-GR"/>
        </w:rPr>
        <w:t>ΝΙΚΟΛΑΟΥ ΤΟΥ ΝΕΟΥ ΤΟΥ ΕΝ ΒΟΥΝΕΝΟΙΣ[1][</w:t>
      </w:r>
      <w:r w:rsidRPr="001160B1">
        <w:rPr>
          <w:rFonts w:ascii="Palatino Linotype" w:hAnsi="Palatino Linotype"/>
          <w:b/>
          <w:color w:val="C00000"/>
        </w:rPr>
        <w:t>1]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1160B1">
        <w:rPr>
          <w:rFonts w:ascii="Palatino Linotype" w:hAnsi="Palatino Linotype"/>
          <w:b/>
          <w:i/>
          <w:color w:val="C00000"/>
          <w:lang w:eastAsia="el-GR"/>
        </w:rPr>
        <w:t xml:space="preserve">Ευλόγησον </w:t>
      </w:r>
      <w:r w:rsidRPr="001160B1">
        <w:rPr>
          <w:rFonts w:ascii="Palatino Linotype" w:hAnsi="Palatino Linotype" w:cs="Trebuchet MS"/>
          <w:b/>
          <w:i/>
          <w:color w:val="C00000"/>
          <w:lang w:eastAsia="el-GR"/>
        </w:rPr>
        <w:t>Πάτερ.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Δυσκολεύεται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ανθρώπινος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νους να κατανοήση το μεγαλείο της πίστεως των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Αγίων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μας και να βρη λόγους καταλλήλους για σκιαγράφησί τους.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μνήμη δικαίων μετ’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εγκωμίων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τιμάται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όπως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σαφώς διακηρύττει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δίκαιος Σολομών, οι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εξυμνήσεις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τα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εγκώμια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που συνήθως </w:t>
      </w:r>
      <w:r w:rsidRPr="001160B1">
        <w:rPr>
          <w:rFonts w:ascii="Palatino Linotype" w:hAnsi="Palatino Linotype"/>
          <w:color w:val="C00000"/>
          <w:lang w:eastAsia="el-GR"/>
        </w:rPr>
        <w:t xml:space="preserve">λέγονται,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αδυνατούν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να προσδώσουν την πρέπουσα τιμή, και δόξα στους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αθλητάς </w:t>
      </w:r>
      <w:r w:rsidRPr="001160B1">
        <w:rPr>
          <w:rFonts w:ascii="Palatino Linotype" w:hAnsi="Palatino Linotype" w:cs="Trebuchet MS"/>
          <w:color w:val="C00000"/>
          <w:lang w:eastAsia="el-GR"/>
        </w:rPr>
        <w:t>της πίστεώς μας.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Οι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καρτερόψυχοι αυτοί </w:t>
      </w:r>
      <w:r w:rsidRPr="001160B1">
        <w:rPr>
          <w:rFonts w:ascii="Palatino Linotype" w:hAnsi="Palatino Linotype" w:cs="Arial"/>
          <w:color w:val="C00000"/>
          <w:lang w:eastAsia="el-GR"/>
        </w:rPr>
        <w:t>αγωνισταί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οι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αριστείς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σταδίου και φίλοι γνήσιοι του Σωτήρος Χριστού,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ανεδείχθησαν ανώτεροι 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τα φθειρόμενα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υλικά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πράγματα,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αφού επολιτεύοντο </w:t>
      </w:r>
      <w:r w:rsidRPr="001160B1">
        <w:rPr>
          <w:rFonts w:ascii="Palatino Linotype" w:hAnsi="Palatino Linotype"/>
          <w:color w:val="C00000"/>
          <w:lang w:eastAsia="el-GR"/>
        </w:rPr>
        <w:t xml:space="preserve">περισσότερο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πνευματικές, και </w:t>
      </w:r>
      <w:r w:rsidRPr="001160B1">
        <w:rPr>
          <w:rFonts w:ascii="Palatino Linotype" w:hAnsi="Palatino Linotype" w:cs="Arial"/>
          <w:color w:val="C00000"/>
          <w:lang w:eastAsia="el-GR"/>
        </w:rPr>
        <w:t>άϋλες υπάρξεις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Έχοντες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 πολίτευμα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ουρανοίς,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υπήρξαν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πράγματι ουρανοπολίται, που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επί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γης διατρίβουσιν,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ουρανώ πολιτεύονται. Οι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Άγιοι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Μάρτυρες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εβίωσαν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 Ευαγγέλιο.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διπλή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αγάπη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προς τον Θεό και τους </w:t>
      </w:r>
      <w:r w:rsidRPr="001160B1">
        <w:rPr>
          <w:rFonts w:ascii="Palatino Linotype" w:hAnsi="Palatino Linotype"/>
          <w:color w:val="C00000"/>
          <w:lang w:eastAsia="el-GR"/>
        </w:rPr>
        <w:t xml:space="preserve">συνανθρώπους θεωρήθηκε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αυτούς </w:t>
      </w:r>
      <w:r w:rsidRPr="001160B1">
        <w:rPr>
          <w:rFonts w:ascii="Palatino Linotype" w:hAnsi="Palatino Linotype" w:cs="Arial"/>
          <w:color w:val="C00000"/>
          <w:lang w:eastAsia="el-GR"/>
        </w:rPr>
        <w:t>ως υπέρτατο αγαθό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προσδοκία της ουρανίου βασιλείας και της συναντήσεως με τον λατρευτό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Ιησού ήτο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 χαρακτηριστικό της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επιγείου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ζωής τους· κέντρο της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Ιησούς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Χριστός· κράτησαν την σημαία του Σταυρού Του ψηλά· ρίχθηκαν </w:t>
      </w:r>
      <w:r w:rsidRPr="001160B1">
        <w:rPr>
          <w:rFonts w:ascii="Palatino Linotype" w:hAnsi="Palatino Linotype"/>
          <w:color w:val="C00000"/>
          <w:lang w:eastAsia="el-GR"/>
        </w:rPr>
        <w:t xml:space="preserve">στο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στάδιο του </w:t>
      </w:r>
      <w:r w:rsidRPr="001160B1">
        <w:rPr>
          <w:rFonts w:ascii="Palatino Linotype" w:hAnsi="Palatino Linotype" w:cs="Arial"/>
          <w:color w:val="C00000"/>
          <w:lang w:eastAsia="el-GR"/>
        </w:rPr>
        <w:t>αγώνος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· διεκήρυξαν με παρρησία την πίστι· δέχθηκαν τέλος το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αμαράντινο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στεφάνι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αγωνοθέτη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Κύριο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ως επισφράγισμα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αγίας </w:t>
      </w:r>
      <w:r w:rsidRPr="001160B1">
        <w:rPr>
          <w:rFonts w:ascii="Palatino Linotype" w:hAnsi="Palatino Linotype" w:cs="Trebuchet MS"/>
          <w:color w:val="C00000"/>
          <w:lang w:eastAsia="el-GR"/>
        </w:rPr>
        <w:t>και μαρτυρικής τελευτής τους.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i/>
          <w:color w:val="C00000"/>
          <w:lang w:eastAsia="el-GR"/>
        </w:rPr>
        <w:t>***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Στους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μεγάλους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αθλητάς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της πίστεως συγκαταλέγεται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Οσιομάρτυς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Νικόλαος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Νέος, που περάτωσε τον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αγώνά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με μαρτύριο στα Βούνενα της Θεσσαλίας.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θαυμαστός αυτός </w:t>
      </w:r>
      <w:r w:rsidRPr="001160B1">
        <w:rPr>
          <w:rFonts w:ascii="Palatino Linotype" w:hAnsi="Palatino Linotype" w:cs="Arial"/>
          <w:color w:val="C00000"/>
          <w:lang w:eastAsia="el-GR"/>
        </w:rPr>
        <w:t>αθλητής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καταγόταν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τα μέρη της </w:t>
      </w:r>
      <w:r w:rsidRPr="001160B1">
        <w:rPr>
          <w:rFonts w:ascii="Palatino Linotype" w:hAnsi="Palatino Linotype" w:cs="Arial"/>
          <w:color w:val="C00000"/>
          <w:lang w:eastAsia="el-GR"/>
        </w:rPr>
        <w:t>Ανατολής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Είναι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άγνωστος ο ακριβής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τόπος της γεννήσεώς του· το πιθανότερο είναι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ότι ο Άγιός ήτο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λουλούδι της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αγιασμένης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γης της Μικράς </w:t>
      </w:r>
      <w:r w:rsidRPr="001160B1">
        <w:rPr>
          <w:rFonts w:ascii="Palatino Linotype" w:hAnsi="Palatino Linotype" w:cs="Arial"/>
          <w:color w:val="C00000"/>
          <w:lang w:eastAsia="el-GR"/>
        </w:rPr>
        <w:t>Ασίας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παιδική του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ηλικία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διακρινόταν για την θερμή του πίστη, την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αγάπη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στον Θεό, την ευσέβεια και την σύνεσή του.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Έλαμπε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σαν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ένα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κομμάτι χρυσού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ανάμεσα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σε πέτρες. Φάνταζε σαν πόλη που κατά τα λόγια του Κυρίου μας βρίσκεται στην κορυφή του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όρους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γίνεται θεατή,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όλα </w:t>
      </w:r>
      <w:r w:rsidRPr="001160B1">
        <w:rPr>
          <w:rFonts w:ascii="Palatino Linotype" w:hAnsi="Palatino Linotype" w:cs="Trebuchet MS"/>
          <w:color w:val="C00000"/>
          <w:lang w:eastAsia="el-GR"/>
        </w:rPr>
        <w:t>τα γύρω μέρη.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Η αρετή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ανδρεία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Νικολάου δεν μπορούσαν να κρυφθούν.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φήμη του ξεπέρασε τα στενά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όρια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της πατρίδος του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απλώθηκε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μέχρι </w:t>
      </w:r>
      <w:r w:rsidRPr="001160B1">
        <w:rPr>
          <w:rFonts w:ascii="Palatino Linotype" w:hAnsi="Palatino Linotype"/>
          <w:color w:val="C00000"/>
          <w:lang w:eastAsia="el-GR"/>
        </w:rPr>
        <w:t xml:space="preserve">αυτήν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Βασιλεύουσα, την Κωνσταντινούπολη.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τότε αυτοκράτωρ Λέων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ΣΤ  </w:t>
      </w:r>
      <w:r w:rsidRPr="001160B1">
        <w:rPr>
          <w:rFonts w:ascii="Palatino Linotype" w:hAnsi="Palatino Linotype" w:cs="Arial"/>
          <w:color w:val="C00000"/>
          <w:lang w:eastAsia="el-GR"/>
        </w:rPr>
        <w:t>ὁ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 Σοφός (886-912), ζήτησε και γνώρισε τον Νικόλαο.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Εκτίμησε αμέσως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με την πρώτη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επαφή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μαζί του, τα σωματικά του και ψυχικά του προσόντα· και το διόρισε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αρχηγό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αυτοκρατορικού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αποσπάσματος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της Λαρίσης, που σκοπό είχε να φρουρή και να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υπερασπίζεται </w:t>
      </w:r>
      <w:r w:rsidRPr="001160B1">
        <w:rPr>
          <w:rFonts w:ascii="Palatino Linotype" w:hAnsi="Palatino Linotype" w:cs="Trebuchet MS"/>
          <w:color w:val="C00000"/>
          <w:lang w:eastAsia="el-GR"/>
        </w:rPr>
        <w:t>την θεσσαλική αυτή πόλη.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γενναίος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οπλίτης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Χριστού Νικόλαος,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ανέλαβε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τα καθήκοντά του με ζήλο·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ακέραιος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άψογος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σε </w:t>
      </w:r>
      <w:r w:rsidRPr="001160B1">
        <w:rPr>
          <w:rFonts w:ascii="Palatino Linotype" w:hAnsi="Palatino Linotype" w:cs="Arial"/>
          <w:color w:val="C00000"/>
          <w:lang w:eastAsia="el-GR"/>
        </w:rPr>
        <w:t>όλα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Και πάνω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όλα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διετήρησε το μεγαλείο της ψυχής του. Οι τίτλοι και οι κοσμικές δόξες δεν στάθηκαν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ικανές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να τον </w:t>
      </w:r>
      <w:r w:rsidRPr="001160B1">
        <w:rPr>
          <w:rFonts w:ascii="Palatino Linotype" w:hAnsi="Palatino Linotype" w:cs="Arial"/>
          <w:color w:val="C00000"/>
          <w:lang w:eastAsia="el-GR"/>
        </w:rPr>
        <w:t>αλλοτριώσουν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· γνώριζε </w:t>
      </w:r>
      <w:r w:rsidRPr="001160B1">
        <w:rPr>
          <w:rFonts w:ascii="Palatino Linotype" w:hAnsi="Palatino Linotype" w:cs="Arial"/>
          <w:color w:val="C00000"/>
          <w:lang w:eastAsia="el-GR"/>
        </w:rPr>
        <w:t>ότι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: τέχνη το </w:t>
      </w:r>
      <w:r w:rsidRPr="001160B1">
        <w:rPr>
          <w:rFonts w:ascii="Palatino Linotype" w:hAnsi="Palatino Linotype" w:cs="Arial"/>
          <w:color w:val="C00000"/>
          <w:lang w:eastAsia="el-GR"/>
        </w:rPr>
        <w:t>άρχειν εστίν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ουκ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αξίωμα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μόνον και τέχνη τεχνών </w:t>
      </w:r>
      <w:r w:rsidRPr="001160B1">
        <w:rPr>
          <w:rFonts w:ascii="Palatino Linotype" w:hAnsi="Palatino Linotype" w:cs="Arial"/>
          <w:color w:val="C00000"/>
          <w:lang w:eastAsia="el-GR"/>
        </w:rPr>
        <w:t>απασών ανωτέρα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αγάπη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προς τον Χριστό,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ήταν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τόσο βαθειά ριζωμένη στην καρδιά του,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ώστε όλα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άλλα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τα θεωρούσε μικρά, τιποτένια, σκύβαλα. </w:t>
      </w:r>
      <w:r w:rsidRPr="001160B1">
        <w:rPr>
          <w:rFonts w:ascii="Palatino Linotype" w:hAnsi="Palatino Linotype" w:cs="Arial"/>
          <w:color w:val="C00000"/>
          <w:lang w:eastAsia="el-GR"/>
        </w:rPr>
        <w:t>Έτσι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τίμιος και ειλικρινής,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αγαπήθηκε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σύντομα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τους στρατιώτας του, που τους γύμναζε πρώτα στην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αγάπη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στον φόβο του Θεού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έπειτα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στα στρατιωτικά </w:t>
      </w:r>
      <w:r w:rsidRPr="001160B1">
        <w:rPr>
          <w:rFonts w:ascii="Palatino Linotype" w:hAnsi="Palatino Linotype" w:cs="Arial"/>
          <w:color w:val="C00000"/>
          <w:lang w:eastAsia="el-GR"/>
        </w:rPr>
        <w:t>έργα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Συχνά τους τόνιζε, πως μόνο με την δύναμη του Θεού, και την σκέπη του κραταιού Σταυρού, νικώνται οι </w:t>
      </w:r>
      <w:r w:rsidRPr="001160B1">
        <w:rPr>
          <w:rFonts w:ascii="Palatino Linotype" w:hAnsi="Palatino Linotype" w:cs="Arial"/>
          <w:color w:val="C00000"/>
          <w:lang w:eastAsia="el-GR"/>
        </w:rPr>
        <w:t>εχθροί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ανδρεία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στρατιωτική γνώση, τότε </w:t>
      </w:r>
      <w:r w:rsidRPr="001160B1">
        <w:rPr>
          <w:rFonts w:ascii="Palatino Linotype" w:hAnsi="Palatino Linotype"/>
          <w:color w:val="C00000"/>
          <w:lang w:eastAsia="el-GR"/>
        </w:rPr>
        <w:t xml:space="preserve">μόνο </w:t>
      </w:r>
      <w:r w:rsidRPr="001160B1">
        <w:rPr>
          <w:rFonts w:ascii="Palatino Linotype" w:hAnsi="Palatino Linotype" w:cs="Arial"/>
          <w:color w:val="C00000"/>
          <w:lang w:eastAsia="el-GR"/>
        </w:rPr>
        <w:t>αποκτούν αξία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όταν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τοποθετούνται κάτω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>την ευλογία του Κυρίου.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Το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πέρασμα του χρόνου ηύξανε την πνευματικότητα του Νικολάου και την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αγάπη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των στρατιωτών και του λαού στο πρόσωπό του.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Όλη 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Λάρισα μιλούσε για τον γενναίο </w:t>
      </w:r>
      <w:r w:rsidRPr="001160B1">
        <w:rPr>
          <w:rFonts w:ascii="Palatino Linotype" w:hAnsi="Palatino Linotype" w:cs="Arial"/>
          <w:color w:val="C00000"/>
          <w:lang w:eastAsia="el-GR"/>
        </w:rPr>
        <w:t>αξιωματικό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Ήρθε όμως ο </w:t>
      </w:r>
      <w:r w:rsidRPr="001160B1">
        <w:rPr>
          <w:rFonts w:ascii="Palatino Linotype" w:hAnsi="Palatino Linotype" w:cs="Trebuchet MS"/>
          <w:color w:val="C00000"/>
          <w:lang w:eastAsia="el-GR"/>
        </w:rPr>
        <w:t>καιρός</w:t>
      </w:r>
      <w:r w:rsidRPr="001160B1">
        <w:rPr>
          <w:rFonts w:ascii="Palatino Linotype" w:hAnsi="Palatino Linotype"/>
          <w:color w:val="C00000"/>
          <w:lang w:eastAsia="el-GR"/>
        </w:rPr>
        <w:t xml:space="preserve">, που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περίοδο της ειρήνης την διαδέχθηκε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πόλεμος, την περίοδο της χαράς την διαδέχθηκε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θλίψις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πόνος. Οι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αντίχριστοι Άραβες εκμεταλλευόμενοι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απουσία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εκστρατεία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Αυτοκράτορος Λέοντος στην </w:t>
      </w:r>
      <w:r w:rsidRPr="001160B1">
        <w:rPr>
          <w:rFonts w:ascii="Palatino Linotype" w:hAnsi="Palatino Linotype" w:cs="Arial"/>
          <w:color w:val="C00000"/>
          <w:lang w:eastAsia="el-GR"/>
        </w:rPr>
        <w:t>Ανατολή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έφθασαν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στην Θεσσαλία,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εξαπολύοντας </w:t>
      </w:r>
      <w:r w:rsidRPr="001160B1">
        <w:rPr>
          <w:rFonts w:ascii="Palatino Linotype" w:hAnsi="Palatino Linotype"/>
          <w:color w:val="C00000"/>
          <w:lang w:eastAsia="el-GR"/>
        </w:rPr>
        <w:t xml:space="preserve">βάρβαρη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επίθεση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σκορπώντας παντού την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ερήμωση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τον θάνατο. Σαν πεινασμένα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όρνεα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τα βάρβαρα στίφη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έπεσαν επάνω </w:t>
      </w:r>
      <w:r w:rsidRPr="001160B1">
        <w:rPr>
          <w:rFonts w:ascii="Palatino Linotype" w:hAnsi="Palatino Linotype" w:cs="Trebuchet MS"/>
          <w:color w:val="C00000"/>
          <w:lang w:eastAsia="el-GR"/>
        </w:rPr>
        <w:t>στις δυτικές περιοχές, της Βυζαντινής Αυτοκρατορίας.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Όταν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μαθεύτηκε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είδηση της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επιδρομής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στην Λάρισα,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Νικόλαος με τις λιγοστές δυνάμεις </w:t>
      </w:r>
      <w:r w:rsidRPr="001160B1">
        <w:rPr>
          <w:rFonts w:ascii="Palatino Linotype" w:hAnsi="Palatino Linotype"/>
          <w:color w:val="C00000"/>
          <w:lang w:eastAsia="el-GR"/>
        </w:rPr>
        <w:t xml:space="preserve">του προσπάθησε να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αναχαιτίση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τον </w:t>
      </w:r>
      <w:r w:rsidRPr="001160B1">
        <w:rPr>
          <w:rFonts w:ascii="Palatino Linotype" w:hAnsi="Palatino Linotype" w:cs="Arial"/>
          <w:color w:val="C00000"/>
          <w:lang w:eastAsia="el-GR"/>
        </w:rPr>
        <w:t>εχθρό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Οι παμπληθείς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όμως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δυνάμεις των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αντιπάλων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εύκολα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επεκράτησαν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επεδόθησαν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σε γενικές σφαγές, και λεηλασίες. Πολλοί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τους κατοίκους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εγκατέλειψαν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πόλη και την </w:t>
      </w:r>
      <w:r w:rsidRPr="001160B1">
        <w:rPr>
          <w:rFonts w:ascii="Palatino Linotype" w:hAnsi="Palatino Linotype"/>
          <w:color w:val="C00000"/>
          <w:lang w:eastAsia="el-GR"/>
        </w:rPr>
        <w:t xml:space="preserve">περιοχή, καταφεύγοντας σε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ορεινά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μέρη. Τελικά,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Νικόλαος, με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όσους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στρατιώτας είχαν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απομείνει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πορεύθηκε στα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ορεινά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Τυρνάβου.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περιοχή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εκείνη 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φυσική της διαμόρφωση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ήτο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κατάλληλη για </w:t>
      </w:r>
      <w:r w:rsidRPr="001160B1">
        <w:rPr>
          <w:rFonts w:ascii="Palatino Linotype" w:hAnsi="Palatino Linotype" w:cs="Arial"/>
          <w:color w:val="C00000"/>
          <w:lang w:eastAsia="el-GR"/>
        </w:rPr>
        <w:t>οχύρωση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Εκεί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μάλιστα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υπήρχαν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πολλοί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ασκηταί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μονάζοντες στα </w:t>
      </w:r>
      <w:r w:rsidRPr="001160B1">
        <w:rPr>
          <w:rFonts w:ascii="Palatino Linotype" w:hAnsi="Palatino Linotype" w:cs="Arial"/>
          <w:color w:val="C00000"/>
          <w:lang w:eastAsia="el-GR"/>
        </w:rPr>
        <w:t>απόκρημνα υψώματα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Οι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ασκηταί ήσαν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Θεώ νοερώς συγγινόμενοι </w:t>
      </w:r>
      <w:r w:rsidRPr="001160B1">
        <w:rPr>
          <w:rFonts w:ascii="Palatino Linotype" w:hAnsi="Palatino Linotype"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τούτω κατοπτριζόμενοι, νηστείαις τε σχολάζοντες και στάσεσι παννύχοις, θειοτέρας </w:t>
      </w:r>
      <w:r w:rsidRPr="001160B1">
        <w:rPr>
          <w:rFonts w:ascii="Palatino Linotype" w:hAnsi="Palatino Linotype" w:cs="Arial"/>
          <w:color w:val="C00000"/>
          <w:lang w:eastAsia="el-GR"/>
        </w:rPr>
        <w:t>αξιούμενοι όψεως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Στους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ασκητάς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αυτούς κατέφυγε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Νικόλαος.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ψυχή του βρήκε κοντά τους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ικανοποίηση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των θείων πόθων της.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Αλλά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συμπαράσταση στην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αντίστασή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τους </w:t>
      </w:r>
      <w:r w:rsidRPr="001160B1">
        <w:rPr>
          <w:rFonts w:ascii="Palatino Linotype" w:hAnsi="Palatino Linotype"/>
          <w:color w:val="C00000"/>
          <w:lang w:eastAsia="el-GR"/>
        </w:rPr>
        <w:t xml:space="preserve">στα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βάρβαρα στίφη βρήκε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τους </w:t>
      </w:r>
      <w:r w:rsidRPr="001160B1">
        <w:rPr>
          <w:rFonts w:ascii="Palatino Linotype" w:hAnsi="Palatino Linotype" w:cs="Arial"/>
          <w:color w:val="C00000"/>
          <w:lang w:eastAsia="el-GR"/>
        </w:rPr>
        <w:t>ασκητάς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φόβος της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επιδρομής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των βαρβάρων μετριάσθηκε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ιδέα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θανάτου δεν τον τρομοκρατούσε,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αλλά αντίθετα </w:t>
      </w:r>
      <w:r w:rsidRPr="001160B1">
        <w:rPr>
          <w:rFonts w:ascii="Palatino Linotype" w:hAnsi="Palatino Linotype" w:cs="Trebuchet MS"/>
          <w:color w:val="C00000"/>
          <w:lang w:eastAsia="el-GR"/>
        </w:rPr>
        <w:t>τον χαροποιούσε.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Οι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συστρατιώταί του ζούσαν και αυτοί την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αρωματώδη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ζωή των μοναχών.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Νικόλαος που διακρινόταν </w:t>
      </w:r>
      <w:r w:rsidRPr="001160B1">
        <w:rPr>
          <w:rFonts w:ascii="Palatino Linotype" w:hAnsi="Palatino Linotype"/>
          <w:color w:val="C00000"/>
          <w:lang w:eastAsia="el-GR"/>
        </w:rPr>
        <w:t xml:space="preserve">για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σύνεση και την φρόνησή του,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εμψύχωνε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άνδρες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και τους μετέδιδε την φλόγα της καρδιάς του,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επαναλαμβάνοντας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ένα έκαστο 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αυτούς το του Χρυσοστόμου: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Εάν η </w:t>
      </w:r>
      <w:r w:rsidRPr="001160B1">
        <w:rPr>
          <w:rFonts w:ascii="Palatino Linotype" w:hAnsi="Palatino Linotype" w:cs="Trebuchet MS"/>
          <w:color w:val="C00000"/>
          <w:lang w:eastAsia="el-GR"/>
        </w:rPr>
        <w:t>της ευσεβείας σάλπιγξ καλή</w:t>
      </w:r>
      <w:r w:rsidRPr="001160B1">
        <w:rPr>
          <w:rFonts w:ascii="Palatino Linotype" w:hAnsi="Palatino Linotype"/>
          <w:color w:val="C00000"/>
          <w:lang w:eastAsia="el-GR"/>
        </w:rPr>
        <w:t xml:space="preserve">, ευθέως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έξιθι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καταφρόνησον της ψυχής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έμβηθι </w:t>
      </w:r>
      <w:r w:rsidRPr="001160B1">
        <w:rPr>
          <w:rFonts w:ascii="Palatino Linotype" w:hAnsi="Palatino Linotype"/>
          <w:color w:val="C00000"/>
          <w:lang w:eastAsia="el-GR"/>
        </w:rPr>
        <w:t xml:space="preserve">μετά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πολλής της προθυμίας εις τους </w:t>
      </w:r>
      <w:r w:rsidRPr="001160B1">
        <w:rPr>
          <w:rFonts w:ascii="Palatino Linotype" w:hAnsi="Palatino Linotype" w:cs="Arial"/>
          <w:color w:val="C00000"/>
          <w:lang w:eastAsia="el-GR"/>
        </w:rPr>
        <w:t>αγώνας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ρήξον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φάλαγγαν των </w:t>
      </w:r>
      <w:r w:rsidRPr="001160B1">
        <w:rPr>
          <w:rFonts w:ascii="Palatino Linotype" w:hAnsi="Palatino Linotype" w:cs="Arial"/>
          <w:color w:val="C00000"/>
          <w:lang w:eastAsia="el-GR"/>
        </w:rPr>
        <w:t>εναντίων</w:t>
      </w:r>
      <w:r w:rsidRPr="001160B1">
        <w:rPr>
          <w:rFonts w:ascii="Palatino Linotype" w:hAnsi="Palatino Linotype" w:cs="Trebuchet MS"/>
          <w:color w:val="C00000"/>
          <w:lang w:eastAsia="el-GR"/>
        </w:rPr>
        <w:t>, σύγκοψον το πρόσωπον του διαβόλου, στήσον το τρόπαιο.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Κάποιο βράδυ κατά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ώρα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της προσευχής,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Άγγελος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Κυρίου παρουσιάσθηκε και προανήγγειλε τον μαρτυρικό τους θάνατο: Δεύρο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αθληταί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Χριστού, προς το μαρτυρήσαι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εαυτούς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ευτρεπίσατε. Οι γενναίοι στρατιώται δεν πτοήθηκαν·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αντίθετα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πήραν θάρρος.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χαρά τους </w:t>
      </w:r>
      <w:r w:rsidRPr="001160B1">
        <w:rPr>
          <w:rFonts w:ascii="Palatino Linotype" w:hAnsi="Palatino Linotype" w:cs="Arial"/>
          <w:color w:val="C00000"/>
          <w:lang w:eastAsia="el-GR"/>
        </w:rPr>
        <w:t>ήταν ανέκφραστη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γιατί σύντομα θα συναντούσαν στον ουρανό τον Λυτρωτή, και Κύριο.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Νικόλαος τους παρότρυνε: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Ελάτε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φίλοι να </w:t>
      </w:r>
      <w:r w:rsidRPr="001160B1">
        <w:rPr>
          <w:rFonts w:ascii="Palatino Linotype" w:hAnsi="Palatino Linotype" w:cs="Arial"/>
          <w:color w:val="C00000"/>
          <w:lang w:eastAsia="el-GR"/>
        </w:rPr>
        <w:t>εξορμήσουμε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Να δείξουμε την γενναιότητά μας. Να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ομολογήσουμε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πίστη μας στον Χριστό. Καιρός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αθλήσεως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για μας. Και κατέληξε στην προσλαλιά </w:t>
      </w:r>
      <w:r w:rsidRPr="001160B1">
        <w:rPr>
          <w:rFonts w:ascii="Palatino Linotype" w:hAnsi="Palatino Linotype"/>
          <w:color w:val="C00000"/>
          <w:lang w:eastAsia="el-GR"/>
        </w:rPr>
        <w:t xml:space="preserve">του προς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τους στρατιώτας: Μη ουν φεισώμεθα </w:t>
      </w:r>
      <w:r w:rsidRPr="001160B1">
        <w:rPr>
          <w:rFonts w:ascii="Palatino Linotype" w:hAnsi="Palatino Linotype" w:cs="Arial"/>
          <w:color w:val="C00000"/>
          <w:lang w:eastAsia="el-GR"/>
        </w:rPr>
        <w:t>εαυτών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μηδέ φιλοσωματήσωμεν,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ίνα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μη της μερίδος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εκπέσωμεν </w:t>
      </w:r>
      <w:r w:rsidRPr="001160B1">
        <w:rPr>
          <w:rFonts w:ascii="Palatino Linotype" w:hAnsi="Palatino Linotype" w:cs="Trebuchet MS"/>
          <w:color w:val="C00000"/>
          <w:lang w:eastAsia="el-GR"/>
        </w:rPr>
        <w:t>του Χριστού.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Οι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γενναίοι στρατιώται του Νικολάου,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ετοιμάσθηκαν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για προϋπάντηση του βάρβαρου εισβολέως. Οι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αθληταί όμως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Χριστού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ήσαν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λίγοι, και </w:t>
      </w:r>
      <w:r w:rsidRPr="001160B1">
        <w:rPr>
          <w:rFonts w:ascii="Palatino Linotype" w:hAnsi="Palatino Linotype"/>
          <w:color w:val="C00000"/>
          <w:lang w:eastAsia="el-GR"/>
        </w:rPr>
        <w:t xml:space="preserve">μυριάδες οι </w:t>
      </w:r>
      <w:r w:rsidRPr="001160B1">
        <w:rPr>
          <w:rFonts w:ascii="Palatino Linotype" w:hAnsi="Palatino Linotype" w:cs="Arial"/>
          <w:color w:val="C00000"/>
          <w:lang w:eastAsia="el-GR"/>
        </w:rPr>
        <w:t>αντίχριστοι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Στην μάχη, το θάρρος των χριστιανών στρατιωτών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ήτο </w:t>
      </w:r>
      <w:r w:rsidRPr="001160B1">
        <w:rPr>
          <w:rFonts w:ascii="Palatino Linotype" w:hAnsi="Palatino Linotype"/>
          <w:color w:val="C00000"/>
          <w:lang w:eastAsia="el-GR"/>
        </w:rPr>
        <w:t xml:space="preserve">θαυμαστό,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αλλά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αποτέλεσμα ήτο υπέρ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των βαρβάρων.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Όλοι εκτός 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τον Νικόλαο συνελήφθησαν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υπεβλήθησαν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σε πλήθος βασανιστηρίων. Τους προέτρεψαν να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αρνηθούν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πίστη τους.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Έμειναν αμετακίνητοι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καρτερικά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υπέφεραν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τους πόνους των μαρτυρίων. Στα δελεάσματα και στα βασανιστήρια των </w:t>
      </w:r>
      <w:r w:rsidRPr="001160B1">
        <w:rPr>
          <w:rFonts w:ascii="Palatino Linotype" w:hAnsi="Palatino Linotype" w:cs="Arial"/>
          <w:color w:val="C00000"/>
          <w:lang w:eastAsia="el-GR"/>
        </w:rPr>
        <w:t>εχθρών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στα θέλγητρα και στα φόβητρα των </w:t>
      </w:r>
      <w:r w:rsidRPr="001160B1">
        <w:rPr>
          <w:rFonts w:ascii="Palatino Linotype" w:hAnsi="Palatino Linotype" w:cs="Arial"/>
          <w:color w:val="C00000"/>
          <w:lang w:eastAsia="el-GR"/>
        </w:rPr>
        <w:t>αντιχρίστων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οι πιστοί στρατιώται </w:t>
      </w:r>
      <w:r w:rsidRPr="001160B1">
        <w:rPr>
          <w:rFonts w:ascii="Palatino Linotype" w:hAnsi="Palatino Linotype" w:cs="Arial"/>
          <w:color w:val="C00000"/>
          <w:lang w:eastAsia="el-GR"/>
        </w:rPr>
        <w:t>απαντούσαν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: Τίποτε δεν μπορεί να μας χωρίση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αγάπη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Χριστού, ούτε θλίψι, ούτε στενοχώρια, ούτε διωγμός, ούτε λιμός, ούτε κίνδυνος, ούτε μάχαιρα. Χάριν του Χριστού· θανατούμεθα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όλην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</w:t>
      </w:r>
      <w:r w:rsidRPr="001160B1">
        <w:rPr>
          <w:rFonts w:ascii="Palatino Linotype" w:hAnsi="Palatino Linotype" w:cs="Arial"/>
          <w:color w:val="C00000"/>
          <w:lang w:eastAsia="el-GR"/>
        </w:rPr>
        <w:t>ημέραν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Ελογίσθημεν ως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πρόβατα σφαγής. 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Τελικά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αφού υπέστησαν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φρικιαστικά βασανιστήρια, στεφανίται παρέδωσαν το πνεύμα στον Ουράνιο Βασιλέα </w:t>
      </w:r>
      <w:r w:rsidRPr="001160B1">
        <w:rPr>
          <w:rFonts w:ascii="Palatino Linotype" w:hAnsi="Palatino Linotype"/>
          <w:color w:val="C00000"/>
          <w:lang w:eastAsia="el-GR"/>
        </w:rPr>
        <w:t xml:space="preserve">Χριστό.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Έτσι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συναγάλλονται με το νέφος των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Αγίων Αγγέλων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Μαρτύρων, που Τον περιστοιχίζει και Τον δοξολογεί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ακατάπαυστα </w:t>
      </w:r>
      <w:r w:rsidRPr="001160B1">
        <w:rPr>
          <w:rFonts w:ascii="Palatino Linotype" w:hAnsi="Palatino Linotype" w:cs="Trebuchet MS"/>
          <w:color w:val="C00000"/>
          <w:lang w:eastAsia="el-GR"/>
        </w:rPr>
        <w:t>εις αιώνας αιώνων.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Τα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ονόματά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τους γράφτηκαν στο βιβλίο της ζωής.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αυτά μας είναι γνωστά τα </w:t>
      </w:r>
      <w:r w:rsidRPr="001160B1">
        <w:rPr>
          <w:rFonts w:ascii="Palatino Linotype" w:hAnsi="Palatino Linotype" w:cs="Arial"/>
          <w:color w:val="C00000"/>
          <w:lang w:eastAsia="el-GR"/>
        </w:rPr>
        <w:t>εξής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: </w:t>
      </w:r>
      <w:r w:rsidRPr="001160B1">
        <w:rPr>
          <w:rFonts w:ascii="Palatino Linotype" w:hAnsi="Palatino Linotype" w:cs="Arial"/>
          <w:color w:val="C00000"/>
          <w:lang w:eastAsia="el-GR"/>
        </w:rPr>
        <w:t>Αρμόδιος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Γρηγόριος, </w:t>
      </w:r>
      <w:r w:rsidRPr="001160B1">
        <w:rPr>
          <w:rFonts w:ascii="Palatino Linotype" w:hAnsi="Palatino Linotype" w:cs="Arial"/>
          <w:color w:val="C00000"/>
          <w:lang w:eastAsia="el-GR"/>
        </w:rPr>
        <w:t>Ιωάννης</w:t>
      </w:r>
      <w:r w:rsidRPr="001160B1">
        <w:rPr>
          <w:rFonts w:ascii="Palatino Linotype" w:hAnsi="Palatino Linotype"/>
          <w:color w:val="C00000"/>
          <w:lang w:eastAsia="el-GR"/>
        </w:rPr>
        <w:t xml:space="preserve">, Δημήτριος, Μιχαήλ, </w:t>
      </w:r>
      <w:r w:rsidRPr="001160B1">
        <w:rPr>
          <w:rFonts w:ascii="Palatino Linotype" w:hAnsi="Palatino Linotype" w:cs="Arial"/>
          <w:color w:val="C00000"/>
          <w:lang w:eastAsia="el-GR"/>
        </w:rPr>
        <w:t>Ακίνδυνος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Θεόδωρος, Παγκράτιος, Χριστοφόρος, Παντολέων, Ευώδιος και Αιμιλιανός.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βιογράφος του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Αγίου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Νικολάου μαζί με τα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ονόματα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των στρατιωτών μαρτύρων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αναφέρει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τα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ονόματα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δύο γυναικών Μαρτύρων: Ειρήνης και Πελαγίας. Προφανώς </w:t>
      </w:r>
      <w:r w:rsidRPr="001160B1">
        <w:rPr>
          <w:rFonts w:ascii="Palatino Linotype" w:hAnsi="Palatino Linotype"/>
          <w:color w:val="C00000"/>
          <w:lang w:eastAsia="el-GR"/>
        </w:rPr>
        <w:t xml:space="preserve">για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πρόκειται για δύο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ηρωΐδες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χριστιανές, που μαρτύρησαν για την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αγάπη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Χριστού. Θα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ανήκαν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στον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άμαχο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πληθυσμό, της πόλεως Λαρίσης, που είχε καταφύγει στα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ορεινά </w:t>
      </w:r>
      <w:r w:rsidRPr="001160B1">
        <w:rPr>
          <w:rFonts w:ascii="Palatino Linotype" w:hAnsi="Palatino Linotype" w:cs="Trebuchet MS"/>
          <w:color w:val="C00000"/>
          <w:lang w:eastAsia="el-GR"/>
        </w:rPr>
        <w:t>του Τυρνάβου.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μακάριος Νικόλας,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αφού επέδειξε ανδρεία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κατά την μάχη, τελικά διέφυγε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/>
          <w:color w:val="C00000"/>
          <w:lang w:eastAsia="el-GR"/>
        </w:rPr>
        <w:t xml:space="preserve">την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μανία του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εχθρού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περνώντας μέσα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τις τάξεις του χωρίς να συλληφθή.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στρουθίον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ερρύσθη εκ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της παγίδος των θηρευόντων. Δεν είχε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έλθει ακόμα η ώρα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μαρτυρίου του· τον διεφύλαξε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Θεός, για να τον δοξάση σε κάποια </w:t>
      </w:r>
      <w:r w:rsidRPr="001160B1">
        <w:rPr>
          <w:rFonts w:ascii="Palatino Linotype" w:hAnsi="Palatino Linotype" w:cs="Arial"/>
          <w:color w:val="C00000"/>
          <w:lang w:eastAsia="el-GR"/>
        </w:rPr>
        <w:t>άλλη ώρα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Φεύγοντας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τα μέρη της </w:t>
      </w:r>
      <w:r w:rsidRPr="001160B1">
        <w:rPr>
          <w:rFonts w:ascii="Palatino Linotype" w:hAnsi="Palatino Linotype"/>
          <w:color w:val="C00000"/>
          <w:lang w:eastAsia="el-GR"/>
        </w:rPr>
        <w:t xml:space="preserve">Λαρίσης και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Τυρνάβου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έφθασε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στα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ενδότερα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της Θεσσαλίας, στα μέρη της Καρδίτσης,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όπου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 χωριό Βούνενα·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εκεί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βρήκε κατάλληλο τρόπο για </w:t>
      </w:r>
      <w:r w:rsidRPr="001160B1">
        <w:rPr>
          <w:rFonts w:ascii="Palatino Linotype" w:hAnsi="Palatino Linotype" w:cs="Arial"/>
          <w:color w:val="C00000"/>
          <w:lang w:eastAsia="el-GR"/>
        </w:rPr>
        <w:t>άσκηση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περιοχή,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ήτο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κατάφυτη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ψηλά δένδρα.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Νικόλαος διάλεξε για κατάλυμα μια σπηλιά, που την σκέπαζε μια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υψηλόκορμη </w:t>
      </w:r>
      <w:r w:rsidRPr="001160B1">
        <w:rPr>
          <w:rFonts w:ascii="Palatino Linotype" w:hAnsi="Palatino Linotype"/>
          <w:color w:val="C00000"/>
          <w:lang w:eastAsia="el-GR"/>
        </w:rPr>
        <w:t>δρυς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Εκεί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συνέχισε την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ασκητική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ζωή, που είχε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αρχίσει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κοντά στους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ασκητάς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Τυρνάβου.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Υπέταξε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κάθε σωματική </w:t>
      </w:r>
      <w:r w:rsidRPr="001160B1">
        <w:rPr>
          <w:rFonts w:ascii="Palatino Linotype" w:hAnsi="Palatino Linotype" w:cs="Arial"/>
          <w:color w:val="C00000"/>
          <w:lang w:eastAsia="el-GR"/>
        </w:rPr>
        <w:t>επιθυμία</w:t>
      </w:r>
      <w:r w:rsidRPr="001160B1">
        <w:rPr>
          <w:rFonts w:ascii="Palatino Linotype" w:hAnsi="Palatino Linotype"/>
          <w:color w:val="C00000"/>
          <w:lang w:eastAsia="el-GR"/>
        </w:rPr>
        <w:t xml:space="preserve">, και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δαιμονική παρεμβολή.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χάρις του Θεού τον είχε </w:t>
      </w:r>
      <w:r w:rsidRPr="001160B1">
        <w:rPr>
          <w:rFonts w:ascii="Palatino Linotype" w:hAnsi="Palatino Linotype" w:cs="Arial"/>
          <w:color w:val="C00000"/>
          <w:lang w:eastAsia="el-GR"/>
        </w:rPr>
        <w:t>επισκιάσει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Θα μπορούσε να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επαναλαμβάνη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 του Παύλου: Ζω ουκέτι </w:t>
      </w:r>
      <w:r w:rsidRPr="001160B1">
        <w:rPr>
          <w:rFonts w:ascii="Palatino Linotype" w:hAnsi="Palatino Linotype" w:cs="Arial"/>
          <w:color w:val="C00000"/>
          <w:lang w:eastAsia="el-GR"/>
        </w:rPr>
        <w:t>εγώ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ζη δ’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εμοί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Χριστός.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Ήτο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κατά τον βιογράφο του, πλήρης χαρίτων θεϊκών.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προσευχή, τον μεταρσίωνε. Τα δάκρυά του πότιζαν την γη, που τον φιλοξενούσε. Μόνος του μέσα στην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ερημιά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γέμιζε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πανταχού παρουσία του Θεού.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επικοινωνία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μαζί Του </w:t>
      </w:r>
      <w:r w:rsidRPr="001160B1">
        <w:rPr>
          <w:rFonts w:ascii="Palatino Linotype" w:hAnsi="Palatino Linotype" w:cs="Arial"/>
          <w:color w:val="C00000"/>
          <w:lang w:eastAsia="el-GR"/>
        </w:rPr>
        <w:t>ήταν αδιάκοπη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/>
          <w:color w:val="C00000"/>
          <w:lang w:eastAsia="el-GR"/>
        </w:rPr>
        <w:t xml:space="preserve">μισάνθρωπος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όμως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δαίμων τον φθόνησε. Δεν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άντεχε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να βλέπει τα ψυχικά χαρίσματα του Νικολάου και τον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αγώνά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για την πνευματική του τελείωση. Παρεκίνησε τους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ανήμερους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εισβολείς, τους </w:t>
      </w:r>
      <w:r w:rsidRPr="001160B1">
        <w:rPr>
          <w:rFonts w:ascii="Palatino Linotype" w:hAnsi="Palatino Linotype" w:cs="Arial"/>
          <w:color w:val="C00000"/>
          <w:lang w:eastAsia="el-GR"/>
        </w:rPr>
        <w:t>Άραβας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να ψάξουν κάθε γωνιά του Θεσσαλικού χώρου.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Όπου </w:t>
      </w:r>
      <w:r w:rsidRPr="001160B1">
        <w:rPr>
          <w:rFonts w:ascii="Palatino Linotype" w:hAnsi="Palatino Linotype" w:cs="Trebuchet MS"/>
          <w:color w:val="C00000"/>
          <w:lang w:eastAsia="el-GR"/>
        </w:rPr>
        <w:t>συναντούσαν χριστιανό</w:t>
      </w:r>
      <w:r w:rsidRPr="001160B1">
        <w:rPr>
          <w:rFonts w:ascii="Palatino Linotype" w:hAnsi="Palatino Linotype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έδειχναν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μανία τους· κανείς δεν γλύτωνε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 σπαθί τους.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Ανελέητα </w:t>
      </w:r>
      <w:r w:rsidRPr="001160B1">
        <w:rPr>
          <w:rFonts w:ascii="Palatino Linotype" w:hAnsi="Palatino Linotype" w:cs="Trebuchet MS"/>
          <w:color w:val="C00000"/>
          <w:lang w:eastAsia="el-GR"/>
        </w:rPr>
        <w:t>κατέστρεφαν και σκότωναν.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Στα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Βούνενα οι βάρβαροι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επιδρομείς ανεκάλυψαν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τον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αθλητή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Χριστού Νικόλα. Με παρρησία τους </w:t>
      </w:r>
      <w:r w:rsidRPr="001160B1">
        <w:rPr>
          <w:rFonts w:ascii="Palatino Linotype" w:hAnsi="Palatino Linotype" w:cs="Arial"/>
          <w:color w:val="C00000"/>
          <w:lang w:eastAsia="el-GR"/>
        </w:rPr>
        <w:t>αντιμετώπισε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Θαμπώθηκαν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 μεγαλείο της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ανδρείας </w:t>
      </w:r>
      <w:r w:rsidRPr="001160B1">
        <w:rPr>
          <w:rFonts w:ascii="Palatino Linotype" w:hAnsi="Palatino Linotype"/>
          <w:color w:val="C00000"/>
          <w:lang w:eastAsia="el-GR"/>
        </w:rPr>
        <w:t xml:space="preserve">ψυχής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του. Οι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απαντήσεις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</w:t>
      </w:r>
      <w:r w:rsidRPr="001160B1">
        <w:rPr>
          <w:rFonts w:ascii="Palatino Linotype" w:hAnsi="Palatino Linotype" w:cs="Arial"/>
          <w:color w:val="C00000"/>
          <w:lang w:eastAsia="el-GR"/>
        </w:rPr>
        <w:t>αποστομωτικές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άγρια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θηρία,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έβλεπαν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υπεροχή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Νικολάου. Τον πίεζαν να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αρνηθή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πίστη </w:t>
      </w:r>
      <w:r w:rsidRPr="001160B1">
        <w:rPr>
          <w:rFonts w:ascii="Palatino Linotype" w:hAnsi="Palatino Linotype"/>
          <w:color w:val="C00000"/>
          <w:lang w:eastAsia="el-GR"/>
        </w:rPr>
        <w:t xml:space="preserve">του.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Εκείνος αντιστέκοταν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γενναία, πιστός στα ρήματα του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Ιγνατίου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Θεοφόρου: Μηθέν με ζηλώσαι των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ορατών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Arial"/>
          <w:color w:val="C00000"/>
          <w:lang w:eastAsia="el-GR"/>
        </w:rPr>
        <w:t>αοράτων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ίνα Ιησού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Χριστού </w:t>
      </w:r>
      <w:r w:rsidRPr="001160B1">
        <w:rPr>
          <w:rFonts w:ascii="Palatino Linotype" w:hAnsi="Palatino Linotype" w:cs="Arial"/>
          <w:color w:val="C00000"/>
          <w:lang w:eastAsia="el-GR"/>
        </w:rPr>
        <w:t>επιτυχών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· πυρ και σταυρός θηρίων τε συστάσεις, σκορπισμοί </w:t>
      </w:r>
      <w:r w:rsidRPr="001160B1">
        <w:rPr>
          <w:rFonts w:ascii="Palatino Linotype" w:hAnsi="Palatino Linotype" w:cs="Arial"/>
          <w:color w:val="C00000"/>
          <w:lang w:eastAsia="el-GR"/>
        </w:rPr>
        <w:t>οστέων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συγκοπαί μελών,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αλεσμοί όλου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σώματος, κακαί κολάσεις του διαβόλου </w:t>
      </w:r>
      <w:r w:rsidRPr="001160B1">
        <w:rPr>
          <w:rFonts w:ascii="Palatino Linotype" w:hAnsi="Palatino Linotype" w:cs="Arial"/>
          <w:color w:val="C00000"/>
          <w:lang w:eastAsia="el-GR"/>
        </w:rPr>
        <w:t>επ’ εμέ ερχέσθωσαν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μόνον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ίνα Ιησού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Χριστού </w:t>
      </w:r>
      <w:r w:rsidRPr="001160B1">
        <w:rPr>
          <w:rFonts w:ascii="Palatino Linotype" w:hAnsi="Palatino Linotype" w:cs="Arial"/>
          <w:color w:val="C00000"/>
          <w:lang w:eastAsia="el-GR"/>
        </w:rPr>
        <w:t>επιτύχω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Τον βασάνιζαν,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εκείνος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μειλίχιος προσευχόταν και βροντοφωνούσε: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εμός έρως εσταύρωται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ουκ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έστιν εν εμοί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πυρ φιλόϋλον. Τον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έβριζαν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τους κοιτούσε με </w:t>
      </w:r>
      <w:r w:rsidRPr="001160B1">
        <w:rPr>
          <w:rFonts w:ascii="Palatino Linotype" w:hAnsi="Palatino Linotype" w:cs="Arial"/>
          <w:color w:val="C00000"/>
          <w:lang w:eastAsia="el-GR"/>
        </w:rPr>
        <w:t>ιλαρότητα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Μεγάλα τα της πίστεως κατορθώματα. Χωρίς την δύναμη του Χριστού δεν συμπεριφέρεται κανείς με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ένα </w:t>
      </w:r>
      <w:r w:rsidRPr="001160B1">
        <w:rPr>
          <w:rFonts w:ascii="Palatino Linotype" w:hAnsi="Palatino Linotype" w:cs="Trebuchet MS"/>
          <w:color w:val="C00000"/>
          <w:lang w:eastAsia="el-GR"/>
        </w:rPr>
        <w:t>τόσο θαυμαστό τρόπο.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Οι </w:t>
      </w:r>
      <w:r w:rsidRPr="001160B1">
        <w:rPr>
          <w:rFonts w:ascii="Palatino Linotype" w:hAnsi="Palatino Linotype" w:cs="Arial"/>
          <w:color w:val="C00000"/>
          <w:lang w:eastAsia="el-GR"/>
        </w:rPr>
        <w:t>Άραβες εξαγριώθηκαν</w:t>
      </w:r>
      <w:r w:rsidRPr="001160B1">
        <w:rPr>
          <w:rFonts w:ascii="Palatino Linotype" w:hAnsi="Palatino Linotype"/>
          <w:color w:val="C00000"/>
          <w:lang w:eastAsia="el-GR"/>
        </w:rPr>
        <w:t xml:space="preserve">, διότι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συμπεριφορά του Νικολάου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ήτο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μία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ήττα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για αυτούς. Τίποτε δεν τους συγκρατούσε· τον σήκωσαν και τον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έστησαν όρθιο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στον κορμό μιας δρυός. Με το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ίδιο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ηρωϊκό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ξίφος τον τρύπησαν με μανία.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ώρα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μαρτυρίου και του θριάμβου είχε φτάσει. Το στεφάνι </w:t>
      </w:r>
      <w:r w:rsidRPr="001160B1">
        <w:rPr>
          <w:rFonts w:ascii="Palatino Linotype" w:hAnsi="Palatino Linotype"/>
          <w:color w:val="C00000"/>
          <w:lang w:eastAsia="el-GR"/>
        </w:rPr>
        <w:t xml:space="preserve">της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αιωνιότητος αιωρείτο πάνω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 κεφάλι του. Το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αγνό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αίμα, ζεστό,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εκτινάχθηκε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πορφύρωσε το χώμα των Βουνένων. Τα μάτια </w:t>
      </w:r>
      <w:r w:rsidRPr="001160B1">
        <w:rPr>
          <w:rFonts w:ascii="Palatino Linotype" w:hAnsi="Palatino Linotype"/>
          <w:color w:val="C00000"/>
          <w:lang w:eastAsia="el-GR"/>
        </w:rPr>
        <w:t xml:space="preserve">του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Νικολάου στράφηκαν προς τον Ουρανό. Κύριέ μου ψέλλισε, δέξαι τον δούλόν Σου εις την βασιλείαν Σου.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Άφησε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τελευταία </w:t>
      </w:r>
      <w:r w:rsidRPr="001160B1">
        <w:rPr>
          <w:rFonts w:ascii="Palatino Linotype" w:hAnsi="Palatino Linotype"/>
          <w:color w:val="C00000"/>
          <w:lang w:eastAsia="el-GR"/>
        </w:rPr>
        <w:t xml:space="preserve">του πνοή, για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να συγκαταριθμηθή και αυτός στην χρυσή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αλυσίδα </w:t>
      </w:r>
      <w:r w:rsidRPr="001160B1">
        <w:rPr>
          <w:rFonts w:ascii="Palatino Linotype" w:hAnsi="Palatino Linotype" w:cs="Trebuchet MS"/>
          <w:color w:val="C00000"/>
          <w:lang w:eastAsia="el-GR"/>
        </w:rPr>
        <w:t>των Μαρτύρων της πίστεώς μας.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Ήτο </w:t>
      </w:r>
      <w:r w:rsidRPr="001160B1">
        <w:rPr>
          <w:rFonts w:ascii="Palatino Linotype" w:hAnsi="Palatino Linotype" w:cs="Trebuchet MS"/>
          <w:color w:val="C00000"/>
          <w:lang w:eastAsia="el-GR"/>
        </w:rPr>
        <w:t>9 Μαΐου του 902 μ. Χ.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i/>
          <w:color w:val="C00000"/>
          <w:lang w:eastAsia="el-GR"/>
        </w:rPr>
        <w:t>***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Πέρασε καιρός.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αυτοκράτωρ Λέων γύρισε θριαμβευτής,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</w:t>
      </w:r>
      <w:r w:rsidRPr="001160B1">
        <w:rPr>
          <w:rFonts w:ascii="Palatino Linotype" w:hAnsi="Palatino Linotype" w:cs="Arial"/>
          <w:color w:val="C00000"/>
          <w:lang w:eastAsia="el-GR"/>
        </w:rPr>
        <w:t>Ανατολή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Οι εισβολείς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Άραβες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πανικόβλητοι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εγκατέλειψαν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Θεσσαλία. Ειρήνη διαγράφηκε στον </w:t>
      </w:r>
      <w:r w:rsidRPr="001160B1">
        <w:rPr>
          <w:rFonts w:ascii="Palatino Linotype" w:hAnsi="Palatino Linotype" w:cs="Arial"/>
          <w:color w:val="C00000"/>
          <w:lang w:eastAsia="el-GR"/>
        </w:rPr>
        <w:t>ορίζοντα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Οι πόλεις ξαναγέμισαν κόσμο.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επίσκοπος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της Λαρίσης Φίλιππος μετέφερε με πομπή, στην πόλη τα λείψανα των Μαρτύρων του Τυρνάβου, τα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οποία απέβησαν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νοσημάτων </w:t>
      </w:r>
      <w:r w:rsidRPr="001160B1">
        <w:rPr>
          <w:rFonts w:ascii="Palatino Linotype" w:hAnsi="Palatino Linotype" w:cs="Arial"/>
          <w:color w:val="C00000"/>
          <w:lang w:eastAsia="el-GR"/>
        </w:rPr>
        <w:t>ιατρείον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δαιμόνων φυγή, και πάσης βλάβης </w:t>
      </w:r>
      <w:r w:rsidRPr="001160B1">
        <w:rPr>
          <w:rFonts w:ascii="Palatino Linotype" w:hAnsi="Palatino Linotype" w:cs="Arial"/>
          <w:color w:val="C00000"/>
          <w:lang w:eastAsia="el-GR"/>
        </w:rPr>
        <w:t>αποσόβησις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Το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τίμιο λείψανο </w:t>
      </w:r>
      <w:r w:rsidRPr="001160B1">
        <w:rPr>
          <w:rFonts w:ascii="Palatino Linotype" w:hAnsi="Palatino Linotype"/>
          <w:color w:val="C00000"/>
          <w:lang w:eastAsia="el-GR"/>
        </w:rPr>
        <w:t xml:space="preserve">του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Αθλητού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της πίστεως Νικολάου βρισκόταν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ακόμη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κρυμμένο στα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όρη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των Βουνένων μέχρι που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ανακαλύφθηκε 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τον δούκα Ευφημιανό της Θεσσαλονίκης· αυτός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αρρώστησε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κάποτε βαριά,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φοβερή για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εκείνη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εποχή αρρώστια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της λέπρας.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Ανεζήτησε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θεραπεία </w:t>
      </w:r>
      <w:r w:rsidRPr="001160B1">
        <w:rPr>
          <w:rFonts w:ascii="Palatino Linotype" w:hAnsi="Palatino Linotype"/>
          <w:color w:val="C00000"/>
          <w:lang w:eastAsia="el-GR"/>
        </w:rPr>
        <w:t xml:space="preserve">του σε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όλους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τους γιατρούς,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αλλά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μάταια. Τα χρήματα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δόξα του δεν στάθηκαν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ικανά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να τον θεραπεύσουν.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Άρχισε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τότε να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επικαλήται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τους διαφόρους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Αγίους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να κάνει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αγαθοεργίες ελπίζοντας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στο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έλεος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Θεού. Μοίραζε τα χρήματά του σε χήρες, </w:t>
      </w:r>
      <w:r w:rsidRPr="001160B1">
        <w:rPr>
          <w:rFonts w:ascii="Palatino Linotype" w:hAnsi="Palatino Linotype" w:cs="Arial"/>
          <w:color w:val="C00000"/>
          <w:lang w:eastAsia="el-GR"/>
        </w:rPr>
        <w:t>ορφανά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πτωχούς. Παρακαλούσε τον Θεό, να τον λυπηθή και να του χαρίση την πολυπόθητη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υγεία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του. Κατέφυγε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έτσι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στον πολιούχο της Θεσσαλονίκης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Άγιο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Δημήτριο και στον πολιούχο της Λαρίσσης </w:t>
      </w:r>
      <w:r w:rsidRPr="001160B1">
        <w:rPr>
          <w:rFonts w:ascii="Palatino Linotype" w:hAnsi="Palatino Linotype" w:cs="Arial"/>
          <w:color w:val="C00000"/>
          <w:lang w:eastAsia="el-GR"/>
        </w:rPr>
        <w:t>Άγιο Αχίλλιο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που είχε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ακούσει </w:t>
      </w:r>
      <w:r w:rsidRPr="001160B1">
        <w:rPr>
          <w:rFonts w:ascii="Palatino Linotype" w:hAnsi="Palatino Linotype" w:cs="Trebuchet MS"/>
          <w:color w:val="C00000"/>
          <w:lang w:eastAsia="el-GR"/>
        </w:rPr>
        <w:t>πολλά για τα θαύματά τους.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Ενώ όμως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βρισκόταν </w:t>
      </w:r>
      <w:r w:rsidRPr="001160B1">
        <w:rPr>
          <w:rFonts w:ascii="Palatino Linotype" w:hAnsi="Palatino Linotype"/>
          <w:color w:val="C00000"/>
          <w:lang w:eastAsia="el-GR"/>
        </w:rPr>
        <w:t xml:space="preserve">στην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Λάρισα και προσευχόταν μπροστά στο λείψανο του </w:t>
      </w:r>
      <w:r w:rsidRPr="001160B1">
        <w:rPr>
          <w:rFonts w:ascii="Palatino Linotype" w:hAnsi="Palatino Linotype" w:cs="Arial"/>
          <w:color w:val="C00000"/>
          <w:lang w:eastAsia="el-GR"/>
        </w:rPr>
        <w:t>Αγίου Αχιλλίου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υποδείχθηκε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να μεταβή στα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όρη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των Βουνένων. Το σχετικό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όραμα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έλεγε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να φροντίσει να βρη το λείψανο του Μάρτυρος Νικολάου και να λουσθή σε πηγή, που βρίσκεται κοντά στον τόπο του </w:t>
      </w:r>
      <w:r w:rsidRPr="001160B1">
        <w:rPr>
          <w:rFonts w:ascii="Palatino Linotype" w:hAnsi="Palatino Linotype"/>
          <w:color w:val="C00000"/>
          <w:lang w:eastAsia="el-GR"/>
        </w:rPr>
        <w:t xml:space="preserve">λειψάνου για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να θεραπευθή. Χαρούμενος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ελπιδοφόρο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τούτο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άγγελμα 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Ευφημιανός ξεκίνησε για τα Βούνενα,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όπου </w:t>
      </w:r>
      <w:r w:rsidRPr="001160B1">
        <w:rPr>
          <w:rFonts w:ascii="Palatino Linotype" w:hAnsi="Palatino Linotype" w:cs="Trebuchet MS"/>
          <w:color w:val="C00000"/>
          <w:lang w:eastAsia="el-GR"/>
        </w:rPr>
        <w:t>βρήκε το λείψανο του Νικολάου και την δική του θεραπεία.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Το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λείψανο,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είχαν πέρασε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αρκετές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δεκάδες χρόνια, παρέμενε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άφθαρτο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στην ρίζα της </w:t>
      </w:r>
      <w:r w:rsidRPr="001160B1">
        <w:rPr>
          <w:rFonts w:ascii="Palatino Linotype" w:hAnsi="Palatino Linotype"/>
          <w:color w:val="C00000"/>
          <w:lang w:eastAsia="el-GR"/>
        </w:rPr>
        <w:t xml:space="preserve">δρυός,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όπου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είχε μαρτυρήσει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Μάρτυς του Χριστού,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έκτισε ένα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μικρό ναό,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όπου ενταφίασε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 σώμα του </w:t>
      </w:r>
      <w:r w:rsidRPr="001160B1">
        <w:rPr>
          <w:rFonts w:ascii="Palatino Linotype" w:hAnsi="Palatino Linotype" w:cs="Arial"/>
          <w:color w:val="C00000"/>
          <w:lang w:eastAsia="el-GR"/>
        </w:rPr>
        <w:t>Οσιομάρτυρος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Ευφημιανός,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ανεχώρησε </w:t>
      </w:r>
      <w:r w:rsidRPr="001160B1">
        <w:rPr>
          <w:rFonts w:ascii="Palatino Linotype" w:hAnsi="Palatino Linotype" w:cs="Trebuchet MS"/>
          <w:color w:val="C00000"/>
          <w:lang w:eastAsia="el-GR"/>
        </w:rPr>
        <w:t>για την Θεσσαλονίκη</w:t>
      </w:r>
      <w:r w:rsidRPr="001160B1">
        <w:rPr>
          <w:rFonts w:ascii="Palatino Linotype" w:hAnsi="Palatino Linotype"/>
          <w:color w:val="C00000"/>
          <w:lang w:eastAsia="el-GR"/>
        </w:rPr>
        <w:t xml:space="preserve">, και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παντού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όπου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βρισκόταν διεκήρυττε τα μεγαλεία του Θεού, και την παρρησία προς Αυτόν του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Αγίου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Νικολάου του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>Βουνένοις.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>Έκτοτε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πέρασαν πάνω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δέκα αιώνες,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μνήμη του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ενδόξου Οσιομάρτυρος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δεν </w:t>
      </w:r>
      <w:r w:rsidRPr="001160B1">
        <w:rPr>
          <w:rFonts w:ascii="Palatino Linotype" w:hAnsi="Palatino Linotype" w:cs="Arial"/>
          <w:color w:val="C00000"/>
          <w:lang w:eastAsia="el-GR"/>
        </w:rPr>
        <w:t>εξαλείφθηκε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Κύριός μας που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απονέμει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τα γέρα της τιμής και της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αφθαρσίας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όλους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τους φίλους Του, δεν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άφησε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λήθη να καλύψει τον γενναίό Του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οπλίτη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Νικόλαο. Αυτός που είπε: τους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εμέ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δοξάσαντάς με δοξάσω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ανέδειξε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τον νέο Νικόλαο ποταμό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αστείρευτο ιαμάτων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1160B1">
        <w:rPr>
          <w:rFonts w:ascii="Palatino Linotype" w:hAnsi="Palatino Linotype" w:cs="Trebuchet MS"/>
          <w:color w:val="C00000"/>
          <w:lang w:eastAsia="el-GR"/>
        </w:rPr>
        <w:t>φωτεινή λαμπάδα στερροψυχίας και πίστεως τον προβάλλει προς μίμηση.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Σήμερα, πλήθος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μονές, ναούς,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εξωκκλήσια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τιμούν και γεραίρουν </w:t>
      </w:r>
      <w:r w:rsidRPr="001160B1">
        <w:rPr>
          <w:rFonts w:ascii="Palatino Linotype" w:hAnsi="Palatino Linotype"/>
          <w:color w:val="C00000"/>
          <w:lang w:eastAsia="el-GR"/>
        </w:rPr>
        <w:t xml:space="preserve">τον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Άγιο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Νικόλαο τον νέο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ετήσια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πανήγυρίς του στην καρδιά της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ανοίξεως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δίνει την ευκαιρία για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αμεσότερη επικοινωνία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μαζί του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εκδήλωσι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τιμής και ευγνωμοσύνης των πιστών προς τον θερμόν αυτόν βοηθό, και προστάτη τους. Οι ευχές του, είθε να σκεπάζουν </w:t>
      </w:r>
      <w:r w:rsidRPr="001160B1">
        <w:rPr>
          <w:rFonts w:ascii="Palatino Linotype" w:hAnsi="Palatino Linotype"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Arial"/>
          <w:color w:val="C00000"/>
          <w:lang w:eastAsia="el-GR"/>
        </w:rPr>
        <w:t>όλους εμάς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που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ικετευτικά αποζητούμε </w:t>
      </w:r>
      <w:r w:rsidRPr="001160B1">
        <w:rPr>
          <w:rFonts w:ascii="Palatino Linotype" w:hAnsi="Palatino Linotype" w:cs="Trebuchet MS"/>
          <w:color w:val="C00000"/>
          <w:lang w:eastAsia="el-GR"/>
        </w:rPr>
        <w:t>τις πρεσβείές του.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br/>
      </w:r>
      <w:r w:rsidRPr="001160B1">
        <w:rPr>
          <w:rFonts w:ascii="Palatino Linotype" w:hAnsi="Palatino Linotype"/>
          <w:b/>
          <w:color w:val="C00000"/>
          <w:lang w:eastAsia="el-GR"/>
        </w:rPr>
        <w:t>ΕΓΚΩΜΙΑ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1160B1">
        <w:rPr>
          <w:rFonts w:ascii="Palatino Linotype" w:hAnsi="Palatino Linotype"/>
          <w:b/>
          <w:i/>
          <w:color w:val="C00000"/>
          <w:lang w:eastAsia="el-GR"/>
        </w:rPr>
        <w:t>Στάσις α</w:t>
      </w:r>
      <w:r>
        <w:rPr>
          <w:rFonts w:ascii="Palatino Linotype" w:hAnsi="Palatino Linotype"/>
          <w:b/>
          <w:i/>
          <w:color w:val="C00000"/>
          <w:lang w:eastAsia="el-GR"/>
        </w:rPr>
        <w:t>’</w:t>
      </w:r>
      <w:r w:rsidRPr="001160B1">
        <w:rPr>
          <w:rFonts w:ascii="Palatino Linotype" w:hAnsi="Palatino Linotype"/>
          <w:b/>
          <w:i/>
          <w:color w:val="C00000"/>
          <w:lang w:eastAsia="el-GR"/>
        </w:rPr>
        <w:t xml:space="preserve"> . </w:t>
      </w:r>
      <w:r w:rsidRPr="001160B1">
        <w:rPr>
          <w:rFonts w:ascii="Palatino Linotype" w:hAnsi="Palatino Linotype" w:cs="Arial"/>
          <w:b/>
          <w:i/>
          <w:color w:val="C00000"/>
          <w:lang w:eastAsia="el-GR"/>
        </w:rPr>
        <w:t xml:space="preserve">Η </w:t>
      </w:r>
      <w:r w:rsidRPr="001160B1">
        <w:rPr>
          <w:rFonts w:ascii="Palatino Linotype" w:hAnsi="Palatino Linotype" w:cs="Trebuchet MS"/>
          <w:b/>
          <w:i/>
          <w:color w:val="C00000"/>
          <w:lang w:eastAsia="el-GR"/>
        </w:rPr>
        <w:t xml:space="preserve">ζωή </w:t>
      </w:r>
      <w:r w:rsidRPr="001160B1">
        <w:rPr>
          <w:rFonts w:ascii="Palatino Linotype" w:hAnsi="Palatino Linotype" w:cs="Arial"/>
          <w:b/>
          <w:i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b/>
          <w:i/>
          <w:color w:val="C00000"/>
          <w:lang w:eastAsia="el-GR"/>
        </w:rPr>
        <w:t>τάφω.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Μεγαλύνομέν σε, των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βροτών οι χοροί, γενναιότατε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Νικόλαε </w:t>
      </w:r>
      <w:r w:rsidRPr="001160B1">
        <w:rPr>
          <w:rFonts w:ascii="Palatino Linotype" w:hAnsi="Palatino Linotype" w:cs="Arial"/>
          <w:color w:val="C00000"/>
          <w:lang w:eastAsia="el-GR"/>
        </w:rPr>
        <w:t>ένδοξε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1160B1">
        <w:rPr>
          <w:rFonts w:ascii="Palatino Linotype" w:hAnsi="Palatino Linotype" w:cs="Trebuchet MS"/>
          <w:color w:val="C00000"/>
          <w:lang w:eastAsia="el-GR"/>
        </w:rPr>
        <w:t>ταμείον πολυτρόπων δωρεών.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Μεγαλύνομέν σε, στρατιώτα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Χριστού, θαυμασίων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πηγήν πολυχεύμονα,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Οσιόαθλε </w:t>
      </w:r>
      <w:r w:rsidRPr="001160B1">
        <w:rPr>
          <w:rFonts w:ascii="Palatino Linotype" w:hAnsi="Palatino Linotype"/>
          <w:color w:val="C00000"/>
          <w:lang w:eastAsia="el-GR"/>
        </w:rPr>
        <w:t>Νικόλαε στερρέ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>Ακροστιχίς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>η εξής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: </w:t>
      </w:r>
      <w:r w:rsidRPr="001160B1">
        <w:rPr>
          <w:rFonts w:ascii="Palatino Linotype" w:hAnsi="Palatino Linotype"/>
          <w:i/>
          <w:color w:val="C00000"/>
          <w:lang w:eastAsia="el-GR"/>
        </w:rPr>
        <w:t>ΧΑΡΑΛΑΜΠΗΣ ΝΙΚΟΛΑΩ ΠΡΟΣΦΕΡΕΙ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Χαλεπών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κινδύνων,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εχθρών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μιαρών,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απειράστους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διατήρει πανόλβιε, τους τιμώντας την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αγίαν </w:t>
      </w:r>
      <w:r w:rsidRPr="001160B1">
        <w:rPr>
          <w:rFonts w:ascii="Palatino Linotype" w:hAnsi="Palatino Linotype" w:cs="Trebuchet MS"/>
          <w:color w:val="C00000"/>
          <w:lang w:eastAsia="el-GR"/>
        </w:rPr>
        <w:t>σου θανήν.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Αθλητών </w:t>
      </w:r>
      <w:r w:rsidRPr="001160B1">
        <w:rPr>
          <w:rFonts w:ascii="Palatino Linotype" w:hAnsi="Palatino Linotype" w:cs="Trebuchet MS"/>
          <w:color w:val="C00000"/>
          <w:lang w:eastAsia="el-GR"/>
        </w:rPr>
        <w:t>το νέφος</w:t>
      </w:r>
      <w:r w:rsidRPr="001160B1">
        <w:rPr>
          <w:rFonts w:ascii="Palatino Linotype" w:hAnsi="Palatino Linotype"/>
          <w:color w:val="C00000"/>
          <w:lang w:eastAsia="el-GR"/>
        </w:rPr>
        <w:t xml:space="preserve">,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Οσίων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πληθύς, τον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Νικόλαον κυκλούσι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τον </w:t>
      </w:r>
      <w:r w:rsidRPr="001160B1">
        <w:rPr>
          <w:rFonts w:ascii="Palatino Linotype" w:hAnsi="Palatino Linotype" w:cs="Arial"/>
          <w:color w:val="C00000"/>
          <w:lang w:eastAsia="el-GR"/>
        </w:rPr>
        <w:t>ένδοξον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1160B1">
        <w:rPr>
          <w:rFonts w:ascii="Palatino Linotype" w:hAnsi="Palatino Linotype" w:cs="Trebuchet MS"/>
          <w:color w:val="C00000"/>
          <w:lang w:eastAsia="el-GR"/>
        </w:rPr>
        <w:t>συνόμιλον και σύναυλον αυτοίς.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Ρυπτικαίς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λιταίς σου,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ρύσαι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πάντας </w:t>
      </w:r>
      <w:r w:rsidRPr="001160B1">
        <w:rPr>
          <w:rFonts w:ascii="Palatino Linotype" w:hAnsi="Palatino Linotype" w:cs="Arial"/>
          <w:color w:val="C00000"/>
          <w:lang w:eastAsia="el-GR"/>
        </w:rPr>
        <w:t>ημάς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δεινών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Οσιομάρτυς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Νικόλαε, τους </w:t>
      </w:r>
      <w:r w:rsidRPr="001160B1">
        <w:rPr>
          <w:rFonts w:ascii="Palatino Linotype" w:hAnsi="Palatino Linotype" w:cs="Trebuchet MS"/>
          <w:color w:val="C00000"/>
          <w:lang w:eastAsia="el-GR"/>
        </w:rPr>
        <w:t>προστάτην κεκτημένους σε θερμόν.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Ασεβών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 στίφος,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Αθλητά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ευθαρσώς, διαλύσας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ανεδείχθης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προπύργιον, ευσεβείας και </w:t>
      </w:r>
      <w:r w:rsidRPr="001160B1">
        <w:rPr>
          <w:rFonts w:ascii="Palatino Linotype" w:hAnsi="Palatino Linotype" w:cs="Arial"/>
          <w:color w:val="C00000"/>
          <w:lang w:eastAsia="el-GR"/>
        </w:rPr>
        <w:t>αγώνος αριστεύς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Λάμψας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Βουνένοις,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ως αστήρ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φαεινός, της </w:t>
      </w:r>
      <w:r w:rsidRPr="001160B1">
        <w:rPr>
          <w:rFonts w:ascii="Palatino Linotype" w:hAnsi="Palatino Linotype" w:cs="Arial"/>
          <w:color w:val="C00000"/>
          <w:lang w:eastAsia="el-GR"/>
        </w:rPr>
        <w:t>ασκήσεως εδείχθης υπόδειγμα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και σοφός των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Αθλοφόρων </w:t>
      </w:r>
      <w:r w:rsidRPr="001160B1">
        <w:rPr>
          <w:rFonts w:ascii="Palatino Linotype" w:hAnsi="Palatino Linotype" w:cs="Trebuchet MS"/>
          <w:color w:val="C00000"/>
          <w:lang w:eastAsia="el-GR"/>
        </w:rPr>
        <w:t>μιμητής.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Αλγηδόνων </w:t>
      </w:r>
      <w:r w:rsidRPr="001160B1">
        <w:rPr>
          <w:rFonts w:ascii="Palatino Linotype" w:hAnsi="Palatino Linotype"/>
          <w:color w:val="C00000"/>
          <w:lang w:eastAsia="el-GR"/>
        </w:rPr>
        <w:t>πλήθος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θεραπεύεις σοφέ, και παρέχεις </w:t>
      </w:r>
      <w:r w:rsidRPr="001160B1">
        <w:rPr>
          <w:rFonts w:ascii="Palatino Linotype" w:hAnsi="Palatino Linotype" w:cs="Arial"/>
          <w:color w:val="C00000"/>
          <w:lang w:eastAsia="el-GR"/>
        </w:rPr>
        <w:t>Ορθοδόξοις ιάματα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1160B1">
        <w:rPr>
          <w:rFonts w:ascii="Palatino Linotype" w:hAnsi="Palatino Linotype" w:cs="Trebuchet MS"/>
          <w:color w:val="C00000"/>
          <w:lang w:eastAsia="el-GR"/>
        </w:rPr>
        <w:t>πηγάζων θεοσδότους δωρεάς.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Μιμητής </w:t>
      </w:r>
      <w:r w:rsidRPr="001160B1">
        <w:rPr>
          <w:rFonts w:ascii="Palatino Linotype" w:hAnsi="Palatino Linotype" w:cs="Arial"/>
          <w:color w:val="C00000"/>
          <w:lang w:eastAsia="el-GR"/>
        </w:rPr>
        <w:t>υπάρχων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του Σωτήρος Χριστού, τον σταυρόν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επί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1160B1">
        <w:rPr>
          <w:rFonts w:ascii="Palatino Linotype" w:hAnsi="Palatino Linotype" w:cs="Arial"/>
          <w:color w:val="C00000"/>
          <w:lang w:eastAsia="el-GR"/>
        </w:rPr>
        <w:t>ώμων αράμενος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ηκολούθησας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τοις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ίχνεσιν </w:t>
      </w:r>
      <w:r w:rsidRPr="001160B1">
        <w:rPr>
          <w:rFonts w:ascii="Palatino Linotype" w:hAnsi="Palatino Linotype" w:cs="Trebuchet MS"/>
          <w:color w:val="C00000"/>
          <w:lang w:eastAsia="el-GR"/>
        </w:rPr>
        <w:t>Αυτού.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Παρακλήτου χάριν, δαψιλώς </w:t>
      </w:r>
      <w:r w:rsidRPr="001160B1">
        <w:rPr>
          <w:rFonts w:ascii="Palatino Linotype" w:hAnsi="Palatino Linotype" w:cs="Trebuchet MS"/>
          <w:color w:val="C00000"/>
          <w:lang w:eastAsia="el-GR"/>
        </w:rPr>
        <w:t>ειληφώς, αύραν πνέεις νοεράν την ζωήρρυτον, καταρδεύουσαν μερόπων τας ψυχάς.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Ήλιος </w:t>
      </w:r>
      <w:r w:rsidRPr="001160B1">
        <w:rPr>
          <w:rFonts w:ascii="Palatino Linotype" w:hAnsi="Palatino Linotype"/>
          <w:color w:val="C00000"/>
          <w:lang w:eastAsia="el-GR"/>
        </w:rPr>
        <w:t xml:space="preserve">πυρφόρος,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εκκλησίας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Χριστού,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ανεδείχθης Αθλοφόρε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Νικόλαε, καταυγάζων ταύτην θείαις </w:t>
      </w:r>
      <w:r w:rsidRPr="001160B1">
        <w:rPr>
          <w:rFonts w:ascii="Palatino Linotype" w:hAnsi="Palatino Linotype" w:cs="Arial"/>
          <w:color w:val="C00000"/>
          <w:lang w:eastAsia="el-GR"/>
        </w:rPr>
        <w:t>αρεταίς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Σκοτασμόν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/>
          <w:color w:val="C00000"/>
          <w:lang w:eastAsia="el-GR"/>
        </w:rPr>
        <w:t xml:space="preserve">πλάνην, </w:t>
      </w:r>
      <w:r w:rsidRPr="001160B1">
        <w:rPr>
          <w:rFonts w:ascii="Palatino Linotype" w:hAnsi="Palatino Linotype" w:cs="Arial"/>
          <w:color w:val="C00000"/>
          <w:lang w:eastAsia="el-GR"/>
        </w:rPr>
        <w:t>ανημέρων εχθρών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στιγματίζων </w:t>
      </w:r>
      <w:r w:rsidRPr="001160B1">
        <w:rPr>
          <w:rFonts w:ascii="Palatino Linotype" w:hAnsi="Palatino Linotype" w:cs="Arial"/>
          <w:color w:val="C00000"/>
          <w:lang w:eastAsia="el-GR"/>
        </w:rPr>
        <w:t>ηκολούθησας ένδοξε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μαρτυρίου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ατραπώ </w:t>
      </w:r>
      <w:r w:rsidRPr="001160B1">
        <w:rPr>
          <w:rFonts w:ascii="Palatino Linotype" w:hAnsi="Palatino Linotype" w:cs="Trebuchet MS"/>
          <w:color w:val="C00000"/>
          <w:lang w:eastAsia="el-GR"/>
        </w:rPr>
        <w:t>τη σωστική.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Νουν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τε και καρδίαν, δι’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αγώνων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σεπτών, </w:t>
      </w:r>
      <w:r w:rsidRPr="001160B1">
        <w:rPr>
          <w:rFonts w:ascii="Palatino Linotype" w:hAnsi="Palatino Linotype" w:cs="Arial"/>
          <w:color w:val="C00000"/>
          <w:lang w:eastAsia="el-GR"/>
        </w:rPr>
        <w:t>εκκαθάρας επεπόθησας Άγιε</w:t>
      </w:r>
      <w:r w:rsidRPr="001160B1">
        <w:rPr>
          <w:rFonts w:ascii="Palatino Linotype" w:hAnsi="Palatino Linotype"/>
          <w:color w:val="C00000"/>
          <w:lang w:eastAsia="el-GR"/>
        </w:rPr>
        <w:t xml:space="preserve">, ουρανίου </w:t>
      </w:r>
      <w:r w:rsidRPr="001160B1">
        <w:rPr>
          <w:rFonts w:ascii="Palatino Linotype" w:hAnsi="Palatino Linotype" w:cs="Trebuchet MS"/>
          <w:color w:val="C00000"/>
          <w:lang w:eastAsia="el-GR"/>
        </w:rPr>
        <w:t>κοινωνίας μετασχείν.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Ιαμάτων </w:t>
      </w:r>
      <w:r w:rsidRPr="001160B1">
        <w:rPr>
          <w:rFonts w:ascii="Palatino Linotype" w:hAnsi="Palatino Linotype"/>
          <w:color w:val="C00000"/>
          <w:lang w:eastAsia="el-GR"/>
        </w:rPr>
        <w:t xml:space="preserve">βλύζεις, ποταμούς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τοις πιστοίς, τοις προστρέχουσι τη θεία πρεσβεία σου, και αιτούσι την θερμήν σου </w:t>
      </w:r>
      <w:r w:rsidRPr="001160B1">
        <w:rPr>
          <w:rFonts w:ascii="Palatino Linotype" w:hAnsi="Palatino Linotype" w:cs="Arial"/>
          <w:color w:val="C00000"/>
          <w:lang w:eastAsia="el-GR"/>
        </w:rPr>
        <w:t>αρωγήν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Κήρυξ </w:t>
      </w:r>
      <w:r w:rsidRPr="001160B1">
        <w:rPr>
          <w:rFonts w:ascii="Palatino Linotype" w:hAnsi="Palatino Linotype" w:cs="Arial"/>
          <w:color w:val="C00000"/>
          <w:lang w:eastAsia="el-GR"/>
        </w:rPr>
        <w:t>αληθείας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ρημάτων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σοφών, διαπρύσιος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εδείχθης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Νικόλαε, μοναζόντων τας </w:t>
      </w:r>
      <w:r w:rsidRPr="001160B1">
        <w:rPr>
          <w:rFonts w:ascii="Palatino Linotype" w:hAnsi="Palatino Linotype" w:cs="Trebuchet MS"/>
          <w:color w:val="C00000"/>
          <w:lang w:eastAsia="el-GR"/>
        </w:rPr>
        <w:t>ψυχάς φωταγωγών.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Ορθοδόξων </w:t>
      </w:r>
      <w:r w:rsidRPr="001160B1">
        <w:rPr>
          <w:rFonts w:ascii="Palatino Linotype" w:hAnsi="Palatino Linotype"/>
          <w:color w:val="C00000"/>
          <w:lang w:eastAsia="el-GR"/>
        </w:rPr>
        <w:t xml:space="preserve">σκέπη,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εκκλησίας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φρουρός,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ασφαλέστατος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θεία </w:t>
      </w:r>
      <w:r w:rsidRPr="001160B1">
        <w:rPr>
          <w:rFonts w:ascii="Palatino Linotype" w:hAnsi="Palatino Linotype" w:cs="Arial"/>
          <w:color w:val="C00000"/>
          <w:lang w:eastAsia="el-GR"/>
        </w:rPr>
        <w:t>αντίληψις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ω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Νικόλαε </w:t>
      </w:r>
      <w:r w:rsidRPr="001160B1">
        <w:rPr>
          <w:rFonts w:ascii="Palatino Linotype" w:hAnsi="Palatino Linotype" w:cs="Arial"/>
          <w:color w:val="C00000"/>
          <w:lang w:eastAsia="el-GR"/>
        </w:rPr>
        <w:t>υπάρχεις αληθώς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Λόγχη </w:t>
      </w:r>
      <w:r w:rsidRPr="001160B1">
        <w:rPr>
          <w:rFonts w:ascii="Palatino Linotype" w:hAnsi="Palatino Linotype" w:cs="Arial"/>
          <w:color w:val="C00000"/>
          <w:lang w:eastAsia="el-GR"/>
        </w:rPr>
        <w:t>εκεντήθης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>υπ’ ανόμων εχθρών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μιμητής των παθημάτων γενόμενος, του Δεσπότου και Σωτήρος </w:t>
      </w:r>
      <w:r w:rsidRPr="001160B1">
        <w:rPr>
          <w:rFonts w:ascii="Palatino Linotype" w:hAnsi="Palatino Linotype" w:cs="Arial"/>
          <w:color w:val="C00000"/>
          <w:lang w:eastAsia="el-GR"/>
        </w:rPr>
        <w:t>Ιησού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Άνθος </w:t>
      </w:r>
      <w:r w:rsidRPr="001160B1">
        <w:rPr>
          <w:rFonts w:ascii="Palatino Linotype" w:hAnsi="Palatino Linotype"/>
          <w:color w:val="C00000"/>
          <w:lang w:eastAsia="el-GR"/>
        </w:rPr>
        <w:t xml:space="preserve">μυροβόλον, του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λειμώνος Χριστού,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Βουνένοις θεοφόρε </w:t>
      </w:r>
      <w:r w:rsidRPr="001160B1">
        <w:rPr>
          <w:rFonts w:ascii="Palatino Linotype" w:hAnsi="Palatino Linotype" w:cs="Arial"/>
          <w:color w:val="C00000"/>
          <w:lang w:eastAsia="el-GR"/>
        </w:rPr>
        <w:t>εξήνθησας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ευωδίας </w:t>
      </w:r>
      <w:r w:rsidRPr="001160B1">
        <w:rPr>
          <w:rFonts w:ascii="Palatino Linotype" w:hAnsi="Palatino Linotype" w:cs="Arial"/>
          <w:color w:val="C00000"/>
          <w:lang w:eastAsia="el-GR"/>
        </w:rPr>
        <w:t>αποπνέων ιερόν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1160B1">
        <w:rPr>
          <w:rFonts w:ascii="Palatino Linotype" w:hAnsi="Palatino Linotype"/>
          <w:color w:val="C00000"/>
          <w:lang w:eastAsia="el-GR"/>
        </w:rPr>
        <w:t xml:space="preserve">τα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άνω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μάκαρ, θεία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όντως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φρονών, της σαρκός σου κατεπάτησας φρόνημα,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όθεν έφθασας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εις </w:t>
      </w:r>
      <w:r w:rsidRPr="001160B1">
        <w:rPr>
          <w:rFonts w:ascii="Palatino Linotype" w:hAnsi="Palatino Linotype" w:cs="Arial"/>
          <w:color w:val="C00000"/>
          <w:lang w:eastAsia="el-GR"/>
        </w:rPr>
        <w:t>ύψος αρετών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Παρρησίαν </w:t>
      </w:r>
      <w:r w:rsidRPr="001160B1">
        <w:rPr>
          <w:rFonts w:ascii="Palatino Linotype" w:hAnsi="Palatino Linotype" w:cs="Arial"/>
          <w:color w:val="C00000"/>
          <w:lang w:eastAsia="el-GR"/>
        </w:rPr>
        <w:t>έχων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προς Θεόν </w:t>
      </w:r>
      <w:r w:rsidRPr="001160B1">
        <w:rPr>
          <w:rFonts w:ascii="Palatino Linotype" w:hAnsi="Palatino Linotype" w:cs="Arial"/>
          <w:color w:val="C00000"/>
          <w:lang w:eastAsia="el-GR"/>
        </w:rPr>
        <w:t>αληθώς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μη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ελλίπης ικετεύων </w:t>
      </w:r>
      <w:r w:rsidRPr="001160B1">
        <w:rPr>
          <w:rFonts w:ascii="Palatino Linotype" w:hAnsi="Palatino Linotype" w:cs="Trebuchet MS"/>
          <w:color w:val="C00000"/>
          <w:lang w:eastAsia="el-GR"/>
        </w:rPr>
        <w:t>δωρήσασθαι</w:t>
      </w:r>
      <w:r w:rsidRPr="001160B1">
        <w:rPr>
          <w:rFonts w:ascii="Palatino Linotype" w:hAnsi="Palatino Linotype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Ορθοδόξοις </w:t>
      </w:r>
      <w:r w:rsidRPr="001160B1">
        <w:rPr>
          <w:rFonts w:ascii="Palatino Linotype" w:hAnsi="Palatino Linotype" w:cs="Trebuchet MS"/>
          <w:color w:val="C00000"/>
          <w:lang w:eastAsia="el-GR"/>
        </w:rPr>
        <w:t>πάσαν χάριν δαψιλή.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>Ρύπου ανομίας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και ζωής κοσμικής,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αποπλύνας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σεαυτόν </w:t>
      </w:r>
      <w:r w:rsidRPr="001160B1">
        <w:rPr>
          <w:rFonts w:ascii="Palatino Linotype" w:hAnsi="Palatino Linotype" w:cs="Arial"/>
          <w:color w:val="C00000"/>
          <w:lang w:eastAsia="el-GR"/>
        </w:rPr>
        <w:t>αναβέβηκας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ισαγγέλου </w:t>
      </w:r>
      <w:r w:rsidRPr="001160B1">
        <w:rPr>
          <w:rFonts w:ascii="Palatino Linotype" w:hAnsi="Palatino Linotype" w:cs="Trebuchet MS"/>
          <w:color w:val="C00000"/>
          <w:lang w:eastAsia="el-GR"/>
        </w:rPr>
        <w:t>κοινωνίας μετασχείν.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/>
          <w:color w:val="C00000"/>
          <w:lang w:eastAsia="el-GR"/>
        </w:rPr>
        <w:t xml:space="preserve">των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πρεσβειών σου, θεϊκός γλυκασμός, καταρδεύει τας ψυχάς των τιμώντων σε, δια </w:t>
      </w:r>
      <w:r w:rsidRPr="001160B1">
        <w:rPr>
          <w:rFonts w:ascii="Palatino Linotype" w:hAnsi="Palatino Linotype"/>
          <w:color w:val="C00000"/>
          <w:lang w:eastAsia="el-GR"/>
        </w:rPr>
        <w:t>δρόσου πολυτίμου μυστικής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Στρατιάν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γηΐνην,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Βουνένοις λιπών, τα ουράνια κατώκησας δώματα,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αγαλλόμενος Αγγέλων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ταις </w:t>
      </w:r>
      <w:r w:rsidRPr="001160B1">
        <w:rPr>
          <w:rFonts w:ascii="Palatino Linotype" w:hAnsi="Palatino Linotype" w:cs="Arial"/>
          <w:color w:val="C00000"/>
          <w:lang w:eastAsia="el-GR"/>
        </w:rPr>
        <w:t>ωδαίς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Φωταυγής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λυχνία,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εξ αΰλου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φωτός,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ση μνήμη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ανεφάνη </w:t>
      </w:r>
      <w:r w:rsidRPr="001160B1">
        <w:rPr>
          <w:rFonts w:ascii="Palatino Linotype" w:hAnsi="Palatino Linotype" w:cs="Trebuchet MS"/>
          <w:color w:val="C00000"/>
          <w:lang w:eastAsia="el-GR"/>
        </w:rPr>
        <w:t>τρισόλβιε, των βροτών φωταγωγούσα τας ψυχάς.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Έχοντές </w:t>
      </w:r>
      <w:r w:rsidRPr="001160B1">
        <w:rPr>
          <w:rFonts w:ascii="Palatino Linotype" w:hAnsi="Palatino Linotype"/>
          <w:color w:val="C00000"/>
          <w:lang w:eastAsia="el-GR"/>
        </w:rPr>
        <w:t xml:space="preserve">σε μάκαρ, πρεσβευτήν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προς Θεόν, σου δεόμεθα αιτήσασθαι </w:t>
      </w:r>
      <w:r w:rsidRPr="001160B1">
        <w:rPr>
          <w:rFonts w:ascii="Palatino Linotype" w:hAnsi="Palatino Linotype" w:cs="Arial"/>
          <w:color w:val="C00000"/>
          <w:lang w:eastAsia="el-GR"/>
        </w:rPr>
        <w:t>άφεσιν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των πταισμάτων </w:t>
      </w:r>
      <w:r w:rsidRPr="001160B1">
        <w:rPr>
          <w:rFonts w:ascii="Palatino Linotype" w:hAnsi="Palatino Linotype"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Arial"/>
          <w:color w:val="C00000"/>
          <w:lang w:eastAsia="el-GR"/>
        </w:rPr>
        <w:t>ανομιών ημών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>Ρείθρα αναβλύζεις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ιαμάτων </w:t>
      </w:r>
      <w:r w:rsidRPr="001160B1">
        <w:rPr>
          <w:rFonts w:ascii="Palatino Linotype" w:hAnsi="Palatino Linotype" w:cs="Trebuchet MS"/>
          <w:color w:val="C00000"/>
          <w:lang w:eastAsia="el-GR"/>
        </w:rPr>
        <w:t>πολλών, νοσημάτων δε σβεννύεις τον καύσωνα, θαυμαστώς παρά Κυρίου δοξασθείς.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Ευφροσύνης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θείας, και χαράς </w:t>
      </w:r>
      <w:r w:rsidRPr="001160B1">
        <w:rPr>
          <w:rFonts w:ascii="Palatino Linotype" w:hAnsi="Palatino Linotype" w:cs="Arial"/>
          <w:color w:val="C00000"/>
          <w:lang w:eastAsia="el-GR"/>
        </w:rPr>
        <w:t>ιεράς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επληρώθης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θεοφόρε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Νικόλαε, τον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αγώνα </w:t>
      </w:r>
      <w:r w:rsidRPr="001160B1">
        <w:rPr>
          <w:rFonts w:ascii="Palatino Linotype" w:hAnsi="Palatino Linotype" w:cs="Trebuchet MS"/>
          <w:color w:val="C00000"/>
          <w:lang w:eastAsia="el-GR"/>
        </w:rPr>
        <w:t>διανύσας τον καλόν.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>Ισχυρός ωράθης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και γενναίος Χριστού, στρατιώτης των βαρβάρων </w:t>
      </w:r>
      <w:r w:rsidRPr="001160B1">
        <w:rPr>
          <w:rFonts w:ascii="Palatino Linotype" w:hAnsi="Palatino Linotype" w:cs="Arial"/>
          <w:color w:val="C00000"/>
          <w:lang w:eastAsia="el-GR"/>
        </w:rPr>
        <w:t>ωμότητα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αμαυρώσας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δι’ </w:t>
      </w:r>
      <w:r w:rsidRPr="001160B1">
        <w:rPr>
          <w:rFonts w:ascii="Palatino Linotype" w:hAnsi="Palatino Linotype" w:cs="Arial"/>
          <w:color w:val="C00000"/>
          <w:lang w:eastAsia="el-GR"/>
        </w:rPr>
        <w:t>αγώνων ανδρικών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hAnsi="Palatino Linotype"/>
          <w:b/>
          <w:i/>
          <w:color w:val="C00000"/>
          <w:lang w:eastAsia="el-GR"/>
        </w:rPr>
        <w:t>Δόξα. Τριαδικόν.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Ω </w:t>
      </w:r>
      <w:r w:rsidRPr="001160B1">
        <w:rPr>
          <w:rFonts w:ascii="Palatino Linotype" w:hAnsi="Palatino Linotype"/>
          <w:color w:val="C00000"/>
          <w:lang w:eastAsia="el-GR"/>
        </w:rPr>
        <w:t xml:space="preserve">Τριας </w:t>
      </w:r>
      <w:r w:rsidRPr="001160B1">
        <w:rPr>
          <w:rFonts w:ascii="Palatino Linotype" w:hAnsi="Palatino Linotype" w:cs="Arial"/>
          <w:color w:val="C00000"/>
          <w:lang w:eastAsia="el-GR"/>
        </w:rPr>
        <w:t>Αγία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σκέπε πάντας </w:t>
      </w:r>
      <w:r w:rsidRPr="001160B1">
        <w:rPr>
          <w:rFonts w:ascii="Palatino Linotype" w:hAnsi="Palatino Linotype" w:cs="Arial"/>
          <w:color w:val="C00000"/>
          <w:lang w:eastAsia="el-GR"/>
        </w:rPr>
        <w:t>ημάς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τους τιμώντας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Νικολάου την </w:t>
      </w:r>
      <w:r w:rsidRPr="001160B1">
        <w:rPr>
          <w:rFonts w:ascii="Palatino Linotype" w:hAnsi="Palatino Linotype" w:cs="Arial"/>
          <w:color w:val="C00000"/>
          <w:lang w:eastAsia="el-GR"/>
        </w:rPr>
        <w:t>άθλησιν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και γεραίροντας το κράτος Σου </w:t>
      </w:r>
      <w:r w:rsidRPr="001160B1">
        <w:rPr>
          <w:rFonts w:ascii="Palatino Linotype" w:hAnsi="Palatino Linotype" w:cs="Arial"/>
          <w:color w:val="C00000"/>
          <w:lang w:eastAsia="el-GR"/>
        </w:rPr>
        <w:t>αεί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hAnsi="Palatino Linotype"/>
          <w:b/>
          <w:i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Trebuchet MS"/>
          <w:b/>
          <w:i/>
          <w:color w:val="C00000"/>
          <w:lang w:eastAsia="el-GR"/>
        </w:rPr>
        <w:t>νυν. Θεοτοκίον.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>Παναγία Μήτερ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του Σωτήρος Χριστού, μη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ελλίπης </w:t>
      </w:r>
      <w:r w:rsidRPr="001160B1">
        <w:rPr>
          <w:rFonts w:ascii="Palatino Linotype" w:hAnsi="Palatino Linotype"/>
          <w:color w:val="C00000"/>
          <w:lang w:eastAsia="el-GR"/>
        </w:rPr>
        <w:t xml:space="preserve">δυσωπούσα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δεόμεθα, τω Υιώ Σου και Θεώ </w:t>
      </w:r>
      <w:r w:rsidRPr="001160B1">
        <w:rPr>
          <w:rFonts w:ascii="Palatino Linotype" w:hAnsi="Palatino Linotype" w:cs="Arial"/>
          <w:color w:val="C00000"/>
          <w:lang w:eastAsia="el-GR"/>
        </w:rPr>
        <w:t>υπέρ ημών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hAnsi="Palatino Linotype"/>
          <w:b/>
          <w:i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Trebuchet MS"/>
          <w:b/>
          <w:i/>
          <w:color w:val="C00000"/>
          <w:lang w:eastAsia="el-GR"/>
        </w:rPr>
        <w:t>πάλιν το πρώτον: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Μεγαλύνομέν σε, των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βροτών οι χοροί, γενναιότατε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Νικόλαε </w:t>
      </w:r>
      <w:r w:rsidRPr="001160B1">
        <w:rPr>
          <w:rFonts w:ascii="Palatino Linotype" w:hAnsi="Palatino Linotype" w:cs="Arial"/>
          <w:color w:val="C00000"/>
          <w:lang w:eastAsia="el-GR"/>
        </w:rPr>
        <w:t>ένδοξε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1160B1">
        <w:rPr>
          <w:rFonts w:ascii="Palatino Linotype" w:hAnsi="Palatino Linotype" w:cs="Trebuchet MS"/>
          <w:color w:val="C00000"/>
          <w:lang w:eastAsia="el-GR"/>
        </w:rPr>
        <w:t>ταμείον πολυτρόπων δωρεών.</w:t>
      </w:r>
    </w:p>
    <w:p w:rsidR="00FF31D2" w:rsidRPr="001160B1" w:rsidRDefault="00FF31D2" w:rsidP="001160B1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1160B1">
        <w:rPr>
          <w:rFonts w:ascii="Palatino Linotype" w:hAnsi="Palatino Linotype"/>
          <w:b/>
          <w:i/>
          <w:color w:val="C00000"/>
          <w:lang w:eastAsia="el-GR"/>
        </w:rPr>
        <w:t>Στάσις β</w:t>
      </w:r>
      <w:r>
        <w:rPr>
          <w:rFonts w:ascii="Palatino Linotype" w:hAnsi="Palatino Linotype"/>
          <w:b/>
          <w:i/>
          <w:color w:val="C00000"/>
          <w:lang w:eastAsia="el-GR"/>
        </w:rPr>
        <w:t>’</w:t>
      </w:r>
      <w:r w:rsidRPr="001160B1">
        <w:rPr>
          <w:rFonts w:ascii="Palatino Linotype" w:hAnsi="Palatino Linotype"/>
          <w:b/>
          <w:i/>
          <w:color w:val="C00000"/>
          <w:lang w:eastAsia="el-GR"/>
        </w:rPr>
        <w:t xml:space="preserve"> . </w:t>
      </w:r>
      <w:r w:rsidRPr="001160B1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1160B1">
        <w:rPr>
          <w:rFonts w:ascii="Palatino Linotype" w:hAnsi="Palatino Linotype" w:cs="Trebuchet MS"/>
          <w:b/>
          <w:i/>
          <w:color w:val="C00000"/>
          <w:lang w:eastAsia="el-GR"/>
        </w:rPr>
        <w:t>πλ. Β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1160B1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</w:t>
      </w:r>
      <w:r w:rsidRPr="001160B1">
        <w:rPr>
          <w:rFonts w:ascii="Palatino Linotype" w:hAnsi="Palatino Linotype" w:cs="Arial"/>
          <w:b/>
          <w:i/>
          <w:color w:val="C00000"/>
          <w:lang w:eastAsia="el-GR"/>
        </w:rPr>
        <w:t>Άξιόν εστι</w:t>
      </w:r>
      <w:r w:rsidRPr="001160B1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>Άξιόν εστι</w:t>
      </w:r>
      <w:r w:rsidRPr="001160B1">
        <w:rPr>
          <w:rFonts w:ascii="Palatino Linotype" w:hAnsi="Palatino Linotype"/>
          <w:color w:val="C00000"/>
          <w:lang w:eastAsia="el-GR"/>
        </w:rPr>
        <w:t xml:space="preserve">, τον Νικόλαον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ύμνοις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τιμήσαι, </w:t>
      </w:r>
      <w:r w:rsidRPr="001160B1">
        <w:rPr>
          <w:rFonts w:ascii="Palatino Linotype" w:hAnsi="Palatino Linotype" w:cs="Arial"/>
          <w:color w:val="C00000"/>
          <w:lang w:eastAsia="el-GR"/>
        </w:rPr>
        <w:t>ότι Ιησούν ωμολόγησε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ανόμων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κατεπάτησεν </w:t>
      </w:r>
      <w:r w:rsidRPr="001160B1">
        <w:rPr>
          <w:rFonts w:ascii="Palatino Linotype" w:hAnsi="Palatino Linotype" w:cs="Arial"/>
          <w:color w:val="C00000"/>
          <w:lang w:eastAsia="el-GR"/>
        </w:rPr>
        <w:t>οφρύν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>Άξιόν εστι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μεγαλύνειν σε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ωδαίς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αισίαις, κόσμημα Βουνένων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Νικόλαε, στρατηλάτα του </w:t>
      </w:r>
      <w:r w:rsidRPr="001160B1">
        <w:rPr>
          <w:rFonts w:ascii="Palatino Linotype" w:hAnsi="Palatino Linotype" w:cs="Trebuchet MS"/>
          <w:color w:val="C00000"/>
          <w:lang w:eastAsia="el-GR"/>
        </w:rPr>
        <w:t>Χριστού πανευσθενές.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i/>
          <w:color w:val="C00000"/>
          <w:lang w:eastAsia="el-GR"/>
        </w:rPr>
        <w:t>Ακροστιχίς αλφαβητική</w:t>
      </w:r>
      <w:r w:rsidRPr="001160B1">
        <w:rPr>
          <w:rFonts w:ascii="Palatino Linotype" w:hAnsi="Palatino Linotype" w:cs="Trebuchet MS"/>
          <w:i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Άνθος </w:t>
      </w:r>
      <w:r w:rsidRPr="001160B1">
        <w:rPr>
          <w:rFonts w:ascii="Palatino Linotype" w:hAnsi="Palatino Linotype"/>
          <w:color w:val="C00000"/>
          <w:lang w:eastAsia="el-GR"/>
        </w:rPr>
        <w:t xml:space="preserve">παριδών, της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νεότητος </w:t>
      </w:r>
      <w:r w:rsidRPr="001160B1">
        <w:rPr>
          <w:rFonts w:ascii="Palatino Linotype" w:hAnsi="Palatino Linotype" w:cs="Arial"/>
          <w:color w:val="C00000"/>
          <w:lang w:eastAsia="el-GR"/>
        </w:rPr>
        <w:t>Οσιομάρτυς</w:t>
      </w:r>
      <w:r w:rsidRPr="001160B1">
        <w:rPr>
          <w:rFonts w:ascii="Palatino Linotype" w:hAnsi="Palatino Linotype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ήσκησας ανδρείω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φρονήματι,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ενήθλησας </w:t>
      </w:r>
      <w:r w:rsidRPr="001160B1">
        <w:rPr>
          <w:rFonts w:ascii="Palatino Linotype" w:hAnsi="Palatino Linotype" w:cs="Trebuchet MS"/>
          <w:color w:val="C00000"/>
          <w:lang w:eastAsia="el-GR"/>
        </w:rPr>
        <w:t>δυνάμει θεϊκή.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Βότρυς </w:t>
      </w:r>
      <w:r w:rsidRPr="001160B1">
        <w:rPr>
          <w:rFonts w:ascii="Palatino Linotype" w:hAnsi="Palatino Linotype" w:cs="Arial"/>
          <w:color w:val="C00000"/>
          <w:lang w:eastAsia="el-GR"/>
        </w:rPr>
        <w:t>ο ηδύς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της Χριστού </w:t>
      </w:r>
      <w:r w:rsidRPr="001160B1">
        <w:rPr>
          <w:rFonts w:ascii="Palatino Linotype" w:hAnsi="Palatino Linotype" w:cs="Arial"/>
          <w:color w:val="C00000"/>
          <w:lang w:eastAsia="el-GR"/>
        </w:rPr>
        <w:t>εδείχθης εκκλησίας</w:t>
      </w:r>
      <w:r w:rsidRPr="001160B1">
        <w:rPr>
          <w:rFonts w:ascii="Palatino Linotype" w:hAnsi="Palatino Linotype" w:cs="Trebuchet MS"/>
          <w:color w:val="C00000"/>
          <w:lang w:eastAsia="el-GR"/>
        </w:rPr>
        <w:t>, τας ψυχάς ευφραίνων θεσπέσιε, των τιμώντων σου την μνήμην ευκλεώς.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Γνώμη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κραταιά, διετράνωσας Χριστού την πίστιν,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ανόμων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πλάνην διήλεγξας,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όθεν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αίνεσίς σοι πρέπει </w:t>
      </w:r>
      <w:r w:rsidRPr="001160B1">
        <w:rPr>
          <w:rFonts w:ascii="Palatino Linotype" w:hAnsi="Palatino Linotype" w:cs="Arial"/>
          <w:color w:val="C00000"/>
          <w:lang w:eastAsia="el-GR"/>
        </w:rPr>
        <w:t>αληθώς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Δήμω </w:t>
      </w:r>
      <w:r w:rsidRPr="001160B1">
        <w:rPr>
          <w:rFonts w:ascii="Palatino Linotype" w:hAnsi="Palatino Linotype" w:cs="Arial"/>
          <w:color w:val="C00000"/>
          <w:lang w:eastAsia="el-GR"/>
        </w:rPr>
        <w:t>αθλητών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 σκήτη του Τυρνάβου μάκαρ, μαρτυρίου δρόμον </w:t>
      </w:r>
      <w:r w:rsidRPr="001160B1">
        <w:rPr>
          <w:rFonts w:ascii="Palatino Linotype" w:hAnsi="Palatino Linotype" w:cs="Arial"/>
          <w:color w:val="C00000"/>
          <w:lang w:eastAsia="el-GR"/>
        </w:rPr>
        <w:t>υπέδειξας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ενθαρρύνων </w:t>
      </w:r>
      <w:r w:rsidRPr="001160B1">
        <w:rPr>
          <w:rFonts w:ascii="Palatino Linotype" w:hAnsi="Palatino Linotype" w:cs="Trebuchet MS"/>
          <w:color w:val="C00000"/>
          <w:lang w:eastAsia="el-GR"/>
        </w:rPr>
        <w:t>σω φρονήματι στερρώ.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>Έργω ανδρικώ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επεδόθης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Μάρτυς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Βουνένοις, </w:t>
      </w:r>
      <w:r w:rsidRPr="001160B1">
        <w:rPr>
          <w:rFonts w:ascii="Palatino Linotype" w:hAnsi="Palatino Linotype"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σαρκί </w:t>
      </w:r>
      <w:r w:rsidRPr="001160B1">
        <w:rPr>
          <w:rFonts w:ascii="Palatino Linotype" w:hAnsi="Palatino Linotype" w:cs="Arial"/>
          <w:color w:val="C00000"/>
          <w:lang w:eastAsia="el-GR"/>
        </w:rPr>
        <w:t>ωράθης ισάγγελος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επιγείων ηδονών </w:t>
      </w:r>
      <w:r w:rsidRPr="001160B1">
        <w:rPr>
          <w:rFonts w:ascii="Palatino Linotype" w:hAnsi="Palatino Linotype" w:cs="Trebuchet MS"/>
          <w:color w:val="C00000"/>
          <w:lang w:eastAsia="el-GR"/>
        </w:rPr>
        <w:t>παραιτηθείς.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Ζήλω </w:t>
      </w:r>
      <w:r w:rsidRPr="001160B1">
        <w:rPr>
          <w:rFonts w:ascii="Palatino Linotype" w:hAnsi="Palatino Linotype" w:cs="Arial"/>
          <w:color w:val="C00000"/>
          <w:lang w:eastAsia="el-GR"/>
        </w:rPr>
        <w:t>ιερώ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τω Κυρίω προσηνέχθης θύμα,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ίνα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κοινωνήσης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Νικόλαε,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ανεκφράστου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ουρανίου </w:t>
      </w:r>
      <w:r w:rsidRPr="001160B1">
        <w:rPr>
          <w:rFonts w:ascii="Palatino Linotype" w:hAnsi="Palatino Linotype" w:cs="Arial"/>
          <w:color w:val="C00000"/>
          <w:lang w:eastAsia="el-GR"/>
        </w:rPr>
        <w:t>ηδονής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Ήθλησας </w:t>
      </w:r>
      <w:r w:rsidRPr="001160B1">
        <w:rPr>
          <w:rFonts w:ascii="Palatino Linotype" w:hAnsi="Palatino Linotype"/>
          <w:color w:val="C00000"/>
          <w:lang w:eastAsia="el-GR"/>
        </w:rPr>
        <w:t>λαμπρώς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Βουνένοις </w:t>
      </w:r>
      <w:r w:rsidRPr="001160B1">
        <w:rPr>
          <w:rFonts w:ascii="Palatino Linotype" w:hAnsi="Palatino Linotype" w:cs="Arial"/>
          <w:color w:val="C00000"/>
          <w:lang w:eastAsia="el-GR"/>
        </w:rPr>
        <w:t>όθεν ενεδύσω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δύναμιν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εξ ύψους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Νικόλαε, θεραπεύειν πάσαν </w:t>
      </w:r>
      <w:r w:rsidRPr="001160B1">
        <w:rPr>
          <w:rFonts w:ascii="Palatino Linotype" w:hAnsi="Palatino Linotype" w:cs="Trebuchet MS"/>
          <w:color w:val="C00000"/>
          <w:lang w:eastAsia="el-GR"/>
        </w:rPr>
        <w:t>νόσον χαλεπήν.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>Θέλων μετασχείν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βασιλείας της </w:t>
      </w:r>
      <w:r w:rsidRPr="001160B1">
        <w:rPr>
          <w:rFonts w:ascii="Palatino Linotype" w:hAnsi="Palatino Linotype" w:cs="Arial"/>
          <w:color w:val="C00000"/>
          <w:lang w:eastAsia="el-GR"/>
        </w:rPr>
        <w:t>επουρανίου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βάσανον και λόγχην </w:t>
      </w:r>
      <w:r w:rsidRPr="001160B1">
        <w:rPr>
          <w:rFonts w:ascii="Palatino Linotype" w:hAnsi="Palatino Linotype" w:cs="Arial"/>
          <w:color w:val="C00000"/>
          <w:lang w:eastAsia="el-GR"/>
        </w:rPr>
        <w:t>υπέμεινας</w:t>
      </w:r>
      <w:r w:rsidRPr="001160B1">
        <w:rPr>
          <w:rFonts w:ascii="Palatino Linotype" w:hAnsi="Palatino Linotype" w:cs="Trebuchet MS"/>
          <w:color w:val="C00000"/>
          <w:lang w:eastAsia="el-GR"/>
        </w:rPr>
        <w:t>, παρρησία τον Χριστόν δοξολογών.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Ίασιν </w:t>
      </w:r>
      <w:r w:rsidRPr="001160B1">
        <w:rPr>
          <w:rFonts w:ascii="Palatino Linotype" w:hAnsi="Palatino Linotype"/>
          <w:color w:val="C00000"/>
          <w:lang w:eastAsia="el-GR"/>
        </w:rPr>
        <w:t>ευρών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του λειψάνου σου τη θέα μάκαρ,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της Ευφημίας συνώνυμος,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άρχων ήγειρε </w:t>
      </w:r>
      <w:r w:rsidRPr="001160B1">
        <w:rPr>
          <w:rFonts w:ascii="Palatino Linotype" w:hAnsi="Palatino Linotype" w:cs="Trebuchet MS"/>
          <w:color w:val="C00000"/>
          <w:lang w:eastAsia="el-GR"/>
        </w:rPr>
        <w:t>ναόν σου ευπρεπή.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Κώμαι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βουνοί, πεδιάδες κορυφαί και νήσοι, της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Ελλάδος </w:t>
      </w:r>
      <w:r w:rsidRPr="001160B1">
        <w:rPr>
          <w:rFonts w:ascii="Palatino Linotype" w:hAnsi="Palatino Linotype"/>
          <w:color w:val="C00000"/>
          <w:lang w:eastAsia="el-GR"/>
        </w:rPr>
        <w:t xml:space="preserve">χώρα </w:t>
      </w:r>
      <w:r w:rsidRPr="001160B1">
        <w:rPr>
          <w:rFonts w:ascii="Palatino Linotype" w:hAnsi="Palatino Linotype" w:cs="Arial"/>
          <w:color w:val="C00000"/>
          <w:lang w:eastAsia="el-GR"/>
        </w:rPr>
        <w:t>η ένδοξος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τον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Νικόλαον γεραίρει </w:t>
      </w:r>
      <w:r w:rsidRPr="001160B1">
        <w:rPr>
          <w:rFonts w:ascii="Palatino Linotype" w:hAnsi="Palatino Linotype" w:cs="Arial"/>
          <w:color w:val="C00000"/>
          <w:lang w:eastAsia="el-GR"/>
        </w:rPr>
        <w:t>εσαεί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Λάμψον φως </w:t>
      </w:r>
      <w:r w:rsidRPr="001160B1">
        <w:rPr>
          <w:rFonts w:ascii="Palatino Linotype" w:hAnsi="Palatino Linotype" w:cs="Arial"/>
          <w:color w:val="C00000"/>
          <w:lang w:eastAsia="el-GR"/>
        </w:rPr>
        <w:t>ημίν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ταις πρεσβείαις σου </w:t>
      </w:r>
      <w:r w:rsidRPr="001160B1">
        <w:rPr>
          <w:rFonts w:ascii="Palatino Linotype" w:hAnsi="Palatino Linotype" w:cs="Arial"/>
          <w:color w:val="C00000"/>
          <w:lang w:eastAsia="el-GR"/>
        </w:rPr>
        <w:t>Οσιομάρτυς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όπως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σου τους πόνους μιμούμενοι, καταντήσωμεν εις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ύψος </w:t>
      </w:r>
      <w:r w:rsidRPr="001160B1">
        <w:rPr>
          <w:rFonts w:ascii="Palatino Linotype" w:hAnsi="Palatino Linotype" w:cs="Trebuchet MS"/>
          <w:color w:val="C00000"/>
          <w:lang w:eastAsia="el-GR"/>
        </w:rPr>
        <w:t>θεϊκόν.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>Μέμνησο πιστών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των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υμνούντων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σου τους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άθλους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Μάρτυς, και διηνεκώς καθικέτευε, τον Σωτήρα και Θεόν </w:t>
      </w:r>
      <w:r w:rsidRPr="001160B1">
        <w:rPr>
          <w:rFonts w:ascii="Palatino Linotype" w:hAnsi="Palatino Linotype" w:cs="Arial"/>
          <w:color w:val="C00000"/>
          <w:lang w:eastAsia="el-GR"/>
        </w:rPr>
        <w:t>υπέρ ημών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Νέμεις δωρεάς, τοις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προστρέχουσι τη ση προνοία, και δοξολογούσι τον Κύριον,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Ον εδόξασας </w:t>
      </w:r>
      <w:r w:rsidRPr="001160B1">
        <w:rPr>
          <w:rFonts w:ascii="Palatino Linotype" w:hAnsi="Palatino Linotype"/>
          <w:color w:val="C00000"/>
          <w:lang w:eastAsia="el-GR"/>
        </w:rPr>
        <w:t>Νικόλαε τρανώς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Ξένον σε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ευρών,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ανομίας ο εχθρός 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πλάνος, εις πληθύς βασάνων </w:t>
      </w:r>
      <w:r w:rsidRPr="001160B1">
        <w:rPr>
          <w:rFonts w:ascii="Palatino Linotype" w:hAnsi="Palatino Linotype" w:cs="Arial"/>
          <w:color w:val="C00000"/>
          <w:lang w:eastAsia="el-GR"/>
        </w:rPr>
        <w:t>υπέβαλεν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ίνα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κάμψη σην ουράνιον </w:t>
      </w:r>
      <w:r w:rsidRPr="001160B1">
        <w:rPr>
          <w:rFonts w:ascii="Palatino Linotype" w:hAnsi="Palatino Linotype" w:cs="Arial"/>
          <w:color w:val="C00000"/>
          <w:lang w:eastAsia="el-GR"/>
        </w:rPr>
        <w:t>ροπήν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Όλως </w:t>
      </w:r>
      <w:r w:rsidRPr="001160B1">
        <w:rPr>
          <w:rFonts w:ascii="Palatino Linotype" w:hAnsi="Palatino Linotype"/>
          <w:color w:val="C00000"/>
          <w:lang w:eastAsia="el-GR"/>
        </w:rPr>
        <w:t xml:space="preserve">τω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Χριστώ,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ηκολούθησας </w:t>
      </w:r>
      <w:r w:rsidRPr="001160B1">
        <w:rPr>
          <w:rFonts w:ascii="Palatino Linotype" w:hAnsi="Palatino Linotype" w:cs="Trebuchet MS"/>
          <w:color w:val="C00000"/>
          <w:lang w:eastAsia="el-GR"/>
        </w:rPr>
        <w:t>Μάρτυς θεόφρον</w:t>
      </w:r>
      <w:r w:rsidRPr="001160B1">
        <w:rPr>
          <w:rFonts w:ascii="Palatino Linotype" w:hAnsi="Palatino Linotype"/>
          <w:color w:val="C00000"/>
          <w:lang w:eastAsia="el-GR"/>
        </w:rPr>
        <w:t xml:space="preserve">, ποθεινήν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πατρίδα τρισένδοξε, προτιμήσας χαμαιζήλων </w:t>
      </w:r>
      <w:r w:rsidRPr="001160B1">
        <w:rPr>
          <w:rFonts w:ascii="Palatino Linotype" w:hAnsi="Palatino Linotype" w:cs="Arial"/>
          <w:color w:val="C00000"/>
          <w:lang w:eastAsia="el-GR"/>
        </w:rPr>
        <w:t>εφετών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Πάσα </w:t>
      </w:r>
      <w:r w:rsidRPr="001160B1">
        <w:rPr>
          <w:rFonts w:ascii="Palatino Linotype" w:hAnsi="Palatino Linotype" w:cs="Arial"/>
          <w:color w:val="C00000"/>
          <w:lang w:eastAsia="el-GR"/>
        </w:rPr>
        <w:t>η Ελλάς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τερπνόν κατέχει σε λειμώνα, ευωδίαν πίστεως </w:t>
      </w:r>
      <w:r w:rsidRPr="001160B1">
        <w:rPr>
          <w:rFonts w:ascii="Palatino Linotype" w:hAnsi="Palatino Linotype" w:cs="Arial"/>
          <w:color w:val="C00000"/>
          <w:lang w:eastAsia="el-GR"/>
        </w:rPr>
        <w:t>άρρητον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ω </w:t>
      </w:r>
      <w:r w:rsidRPr="001160B1">
        <w:rPr>
          <w:rFonts w:ascii="Palatino Linotype" w:hAnsi="Palatino Linotype"/>
          <w:color w:val="C00000"/>
          <w:lang w:eastAsia="el-GR"/>
        </w:rPr>
        <w:t>Νικόλαε παρέχοντα πιστοίς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Ρύσαι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συμφορών, και ποικίλων νόσων </w:t>
      </w:r>
      <w:r w:rsidRPr="001160B1">
        <w:rPr>
          <w:rFonts w:ascii="Palatino Linotype" w:hAnsi="Palatino Linotype" w:cs="Arial"/>
          <w:color w:val="C00000"/>
          <w:lang w:eastAsia="el-GR"/>
        </w:rPr>
        <w:t>ανιάτων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τους προσερχομένους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Νικόλαε, τω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ναώ σου και αιτούντας </w:t>
      </w:r>
      <w:r w:rsidRPr="001160B1">
        <w:rPr>
          <w:rFonts w:ascii="Palatino Linotype" w:hAnsi="Palatino Linotype" w:cs="Arial"/>
          <w:color w:val="C00000"/>
          <w:lang w:eastAsia="el-GR"/>
        </w:rPr>
        <w:t>αρωγήν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Στύλος </w:t>
      </w:r>
      <w:r w:rsidRPr="001160B1">
        <w:rPr>
          <w:rFonts w:ascii="Palatino Linotype" w:hAnsi="Palatino Linotype" w:cs="Arial"/>
          <w:color w:val="C00000"/>
          <w:lang w:eastAsia="el-GR"/>
        </w:rPr>
        <w:t>ακλινής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της Χριστού </w:t>
      </w:r>
      <w:r w:rsidRPr="001160B1">
        <w:rPr>
          <w:rFonts w:ascii="Palatino Linotype" w:hAnsi="Palatino Linotype" w:cs="Arial"/>
          <w:color w:val="C00000"/>
          <w:lang w:eastAsia="el-GR"/>
        </w:rPr>
        <w:t>εδείχθης εκκλησίας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>ότι ισαγγέλως εβίωσας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ενήθλησας </w:t>
      </w:r>
      <w:r w:rsidRPr="001160B1">
        <w:rPr>
          <w:rFonts w:ascii="Palatino Linotype" w:hAnsi="Palatino Linotype"/>
          <w:color w:val="C00000"/>
          <w:lang w:eastAsia="el-GR"/>
        </w:rPr>
        <w:t>Νικόλαε στερρώς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Τείχος </w:t>
      </w:r>
      <w:r w:rsidRPr="001160B1">
        <w:rPr>
          <w:rFonts w:ascii="Palatino Linotype" w:hAnsi="Palatino Linotype" w:cs="Arial"/>
          <w:color w:val="C00000"/>
          <w:lang w:eastAsia="el-GR"/>
        </w:rPr>
        <w:t>αληθώς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αντίληψις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τοις </w:t>
      </w:r>
      <w:r w:rsidRPr="001160B1">
        <w:rPr>
          <w:rFonts w:ascii="Palatino Linotype" w:hAnsi="Palatino Linotype" w:cs="Arial"/>
          <w:color w:val="C00000"/>
          <w:lang w:eastAsia="el-GR"/>
        </w:rPr>
        <w:t>Ορθοδόξοις</w:t>
      </w:r>
      <w:r w:rsidRPr="001160B1">
        <w:rPr>
          <w:rFonts w:ascii="Palatino Linotype" w:hAnsi="Palatino Linotype"/>
          <w:color w:val="C00000"/>
          <w:lang w:eastAsia="el-GR"/>
        </w:rPr>
        <w:t xml:space="preserve">, παρά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Ιησού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καρτερόψυχε,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εδωρήθης ίνα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σώζης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1160B1">
        <w:rPr>
          <w:rFonts w:ascii="Palatino Linotype" w:hAnsi="Palatino Linotype" w:cs="Trebuchet MS"/>
          <w:color w:val="C00000"/>
          <w:lang w:eastAsia="el-GR"/>
        </w:rPr>
        <w:t>δεινών.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Ύμνοις </w:t>
      </w:r>
      <w:r w:rsidRPr="001160B1">
        <w:rPr>
          <w:rFonts w:ascii="Palatino Linotype" w:hAnsi="Palatino Linotype"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Arial"/>
          <w:color w:val="C00000"/>
          <w:lang w:eastAsia="el-GR"/>
        </w:rPr>
        <w:t>ωδαίς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την σην μνήμην Μάρτυς </w:t>
      </w:r>
      <w:r w:rsidRPr="001160B1">
        <w:rPr>
          <w:rFonts w:ascii="Palatino Linotype" w:hAnsi="Palatino Linotype" w:cs="Arial"/>
          <w:color w:val="C00000"/>
          <w:lang w:eastAsia="el-GR"/>
        </w:rPr>
        <w:t>αθλοφόρε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άγοντες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θερμώς </w:t>
      </w:r>
      <w:r w:rsidRPr="001160B1">
        <w:rPr>
          <w:rFonts w:ascii="Palatino Linotype" w:hAnsi="Palatino Linotype" w:cs="Arial"/>
          <w:color w:val="C00000"/>
          <w:lang w:eastAsia="el-GR"/>
        </w:rPr>
        <w:t>ικετεύομεν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ρύσαι άπαντας ημάς εκ </w:t>
      </w:r>
      <w:r w:rsidRPr="001160B1">
        <w:rPr>
          <w:rFonts w:ascii="Palatino Linotype" w:hAnsi="Palatino Linotype" w:cs="Trebuchet MS"/>
          <w:color w:val="C00000"/>
          <w:lang w:eastAsia="el-GR"/>
        </w:rPr>
        <w:t>συμφορών.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Φέρων </w:t>
      </w:r>
      <w:r w:rsidRPr="001160B1">
        <w:rPr>
          <w:rFonts w:ascii="Palatino Linotype" w:hAnsi="Palatino Linotype" w:cs="Arial"/>
          <w:color w:val="C00000"/>
          <w:lang w:eastAsia="el-GR"/>
        </w:rPr>
        <w:t>ανδρικώς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τον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αγώνά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σου εις τέλος Μάρτυς, </w:t>
      </w:r>
      <w:r w:rsidRPr="001160B1">
        <w:rPr>
          <w:rFonts w:ascii="Palatino Linotype" w:hAnsi="Palatino Linotype" w:cs="Arial"/>
          <w:color w:val="C00000"/>
          <w:lang w:eastAsia="el-GR"/>
        </w:rPr>
        <w:t>εν αγαλλιάσει ανέδραμες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υπαντήσαι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τω Χριστώ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>ουρανοίς.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>Χαίρων μυστικώς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θείου Πνεύματος τη συνεργεία, μαρτυρίου δρόμον τετέλεκας, των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ανόμων απειλάς </w:t>
      </w:r>
      <w:r w:rsidRPr="001160B1">
        <w:rPr>
          <w:rFonts w:ascii="Palatino Linotype" w:hAnsi="Palatino Linotype" w:cs="Trebuchet MS"/>
          <w:color w:val="C00000"/>
          <w:lang w:eastAsia="el-GR"/>
        </w:rPr>
        <w:t>μη πτοηθείς.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Ψάλλουσι χοροί,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αθλοφόρων άμα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Arial"/>
          <w:color w:val="C00000"/>
          <w:lang w:eastAsia="el-GR"/>
        </w:rPr>
        <w:t>Οσίων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σου του μαρτυρίου τα σκάμματα,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διήνυσας προς δόξαν </w:t>
      </w:r>
      <w:r w:rsidRPr="001160B1">
        <w:rPr>
          <w:rFonts w:ascii="Palatino Linotype" w:hAnsi="Palatino Linotype" w:cs="Arial"/>
          <w:color w:val="C00000"/>
          <w:lang w:eastAsia="el-GR"/>
        </w:rPr>
        <w:t>Ιησού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1160B1">
        <w:rPr>
          <w:rFonts w:ascii="Palatino Linotype" w:hAnsi="Palatino Linotype"/>
          <w:color w:val="C00000"/>
          <w:lang w:eastAsia="el-GR"/>
        </w:rPr>
        <w:t xml:space="preserve">φωτός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πηγή, καταυγάζεις των Βουνένων </w:t>
      </w:r>
      <w:r w:rsidRPr="001160B1">
        <w:rPr>
          <w:rFonts w:ascii="Palatino Linotype" w:hAnsi="Palatino Linotype" w:cs="Arial"/>
          <w:color w:val="C00000"/>
          <w:lang w:eastAsia="el-GR"/>
        </w:rPr>
        <w:t>όρη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και φωταγωγείς τους προστρέχοντας,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ω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Νικόλαε τη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ση </w:t>
      </w:r>
      <w:r w:rsidRPr="001160B1">
        <w:rPr>
          <w:rFonts w:ascii="Palatino Linotype" w:hAnsi="Palatino Linotype" w:cs="Arial"/>
          <w:color w:val="C00000"/>
          <w:lang w:eastAsia="el-GR"/>
        </w:rPr>
        <w:t>επισκοπή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hAnsi="Palatino Linotype"/>
          <w:b/>
          <w:i/>
          <w:color w:val="C00000"/>
          <w:lang w:eastAsia="el-GR"/>
        </w:rPr>
        <w:t>Δόξα. Τριαδικόν.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Άναρχε </w:t>
      </w:r>
      <w:r w:rsidRPr="001160B1">
        <w:rPr>
          <w:rFonts w:ascii="Palatino Linotype" w:hAnsi="Palatino Linotype"/>
          <w:color w:val="C00000"/>
          <w:lang w:eastAsia="el-GR"/>
        </w:rPr>
        <w:t xml:space="preserve">Τριας,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ομοούσιε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μία Θεότης, ταις του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Νικολάου δεήσεσι, σκέπε φρούρει και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διάσωζε </w:t>
      </w:r>
      <w:r w:rsidRPr="001160B1">
        <w:rPr>
          <w:rFonts w:ascii="Palatino Linotype" w:hAnsi="Palatino Linotype" w:cs="Arial"/>
          <w:color w:val="C00000"/>
          <w:lang w:eastAsia="el-GR"/>
        </w:rPr>
        <w:t>ημάς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i/>
          <w:color w:val="C00000"/>
          <w:lang w:eastAsia="el-GR"/>
        </w:rPr>
      </w:pPr>
    </w:p>
    <w:p w:rsidR="00FF31D2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i/>
          <w:color w:val="C00000"/>
          <w:lang w:eastAsia="el-GR"/>
        </w:rPr>
      </w:pP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hAnsi="Palatino Linotype"/>
          <w:b/>
          <w:i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Trebuchet MS"/>
          <w:b/>
          <w:i/>
          <w:color w:val="C00000"/>
          <w:lang w:eastAsia="el-GR"/>
        </w:rPr>
        <w:t>νυν. Θεοτοκίον.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Μήτερ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Θεού, παναμώμητε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αγνή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Παρθένε, πάρεχε ειρήνην τοις δούλοις σου, τοις αιτούσι την θερμήν σου </w:t>
      </w:r>
      <w:r w:rsidRPr="001160B1">
        <w:rPr>
          <w:rFonts w:ascii="Palatino Linotype" w:hAnsi="Palatino Linotype" w:cs="Arial"/>
          <w:color w:val="C00000"/>
          <w:lang w:eastAsia="el-GR"/>
        </w:rPr>
        <w:t>αρωγήν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hAnsi="Palatino Linotype"/>
          <w:b/>
          <w:i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Trebuchet MS"/>
          <w:b/>
          <w:i/>
          <w:color w:val="C00000"/>
          <w:lang w:eastAsia="el-GR"/>
        </w:rPr>
        <w:t>πάλιν το πρώτον: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>Άξιόν εστι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/>
          <w:color w:val="C00000"/>
          <w:lang w:eastAsia="el-GR"/>
        </w:rPr>
        <w:t xml:space="preserve">τον Νικόλαον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ύμνοις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τιμήσαι, </w:t>
      </w:r>
      <w:r w:rsidRPr="001160B1">
        <w:rPr>
          <w:rFonts w:ascii="Palatino Linotype" w:hAnsi="Palatino Linotype" w:cs="Arial"/>
          <w:color w:val="C00000"/>
          <w:lang w:eastAsia="el-GR"/>
        </w:rPr>
        <w:t>ότι Ιησούν ωμολόγησε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ανόμων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κατεπάτησεν </w:t>
      </w:r>
      <w:r w:rsidRPr="001160B1">
        <w:rPr>
          <w:rFonts w:ascii="Palatino Linotype" w:hAnsi="Palatino Linotype" w:cs="Arial"/>
          <w:color w:val="C00000"/>
          <w:lang w:eastAsia="el-GR"/>
        </w:rPr>
        <w:t>οφρύν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1160B1">
        <w:rPr>
          <w:rFonts w:ascii="Palatino Linotype" w:hAnsi="Palatino Linotype"/>
          <w:b/>
          <w:i/>
          <w:color w:val="C00000"/>
          <w:lang w:eastAsia="el-GR"/>
        </w:rPr>
        <w:t>Στάσις γ</w:t>
      </w:r>
      <w:r>
        <w:rPr>
          <w:rFonts w:ascii="Palatino Linotype" w:hAnsi="Palatino Linotype"/>
          <w:b/>
          <w:i/>
          <w:color w:val="C00000"/>
          <w:lang w:eastAsia="el-GR"/>
        </w:rPr>
        <w:t>’</w:t>
      </w:r>
      <w:r w:rsidRPr="001160B1">
        <w:rPr>
          <w:rFonts w:ascii="Palatino Linotype" w:hAnsi="Palatino Linotype"/>
          <w:b/>
          <w:i/>
          <w:color w:val="C00000"/>
          <w:lang w:eastAsia="el-GR"/>
        </w:rPr>
        <w:t xml:space="preserve"> . Αι </w:t>
      </w:r>
      <w:r w:rsidRPr="001160B1">
        <w:rPr>
          <w:rFonts w:ascii="Palatino Linotype" w:hAnsi="Palatino Linotype" w:cs="Trebuchet MS"/>
          <w:b/>
          <w:i/>
          <w:color w:val="C00000"/>
          <w:lang w:eastAsia="el-GR"/>
        </w:rPr>
        <w:t>γενεαί πάσαι.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Αι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γενεαί πάσαι, σε </w:t>
      </w:r>
      <w:r w:rsidRPr="001160B1">
        <w:rPr>
          <w:rFonts w:ascii="Palatino Linotype" w:hAnsi="Palatino Linotype" w:cs="Arial"/>
          <w:color w:val="C00000"/>
          <w:lang w:eastAsia="el-GR"/>
        </w:rPr>
        <w:t>υμνολογούμεν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/>
          <w:color w:val="C00000"/>
          <w:lang w:eastAsia="el-GR"/>
        </w:rPr>
        <w:t>Νικόλαε θεόφρον.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i/>
          <w:color w:val="C00000"/>
          <w:lang w:eastAsia="el-GR"/>
        </w:rPr>
        <w:t>Ακροστιχίς αλφαβητική</w:t>
      </w:r>
      <w:r w:rsidRPr="001160B1">
        <w:rPr>
          <w:rFonts w:ascii="Palatino Linotype" w:hAnsi="Palatino Linotype" w:cs="Trebuchet MS"/>
          <w:i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Αγγέλων </w:t>
      </w:r>
      <w:r w:rsidRPr="001160B1">
        <w:rPr>
          <w:rFonts w:ascii="Palatino Linotype" w:hAnsi="Palatino Linotype"/>
          <w:color w:val="C00000"/>
          <w:lang w:eastAsia="el-GR"/>
        </w:rPr>
        <w:t xml:space="preserve">αι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χορείαι, και των βροτών τα πλήθη, τιμώσί σου τους </w:t>
      </w:r>
      <w:r w:rsidRPr="001160B1">
        <w:rPr>
          <w:rFonts w:ascii="Palatino Linotype" w:hAnsi="Palatino Linotype" w:cs="Arial"/>
          <w:color w:val="C00000"/>
          <w:lang w:eastAsia="el-GR"/>
        </w:rPr>
        <w:t>άθλους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Βλαστήσας </w:t>
      </w:r>
      <w:r w:rsidRPr="001160B1">
        <w:rPr>
          <w:rFonts w:ascii="Palatino Linotype" w:hAnsi="Palatino Linotype" w:cs="Arial"/>
          <w:color w:val="C00000"/>
          <w:lang w:eastAsia="el-GR"/>
        </w:rPr>
        <w:t>εξ Εώας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εξήνθησας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παμμάκαρ,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>τη Βουνένων χώρα.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Γνώσει </w:t>
      </w:r>
      <w:r w:rsidRPr="001160B1">
        <w:rPr>
          <w:rFonts w:ascii="Palatino Linotype" w:hAnsi="Palatino Linotype" w:cs="Arial"/>
          <w:color w:val="C00000"/>
          <w:lang w:eastAsia="el-GR"/>
        </w:rPr>
        <w:t>αληθείας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λελαμπρυσμένος Μάρτυς,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εδίωξας </w:t>
      </w:r>
      <w:r w:rsidRPr="001160B1">
        <w:rPr>
          <w:rFonts w:ascii="Palatino Linotype" w:hAnsi="Palatino Linotype" w:cs="Trebuchet MS"/>
          <w:color w:val="C00000"/>
          <w:lang w:eastAsia="el-GR"/>
        </w:rPr>
        <w:t>τα σκότη.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Δραμών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της Λαρίσης, ψυχής γαλήνην εύρες,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τω Τυρνάβου </w:t>
      </w:r>
      <w:r w:rsidRPr="001160B1">
        <w:rPr>
          <w:rFonts w:ascii="Palatino Linotype" w:hAnsi="Palatino Linotype" w:cs="Arial"/>
          <w:color w:val="C00000"/>
          <w:lang w:eastAsia="el-GR"/>
        </w:rPr>
        <w:t>άλσει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Ελθόντων </w:t>
      </w:r>
      <w:r w:rsidRPr="001160B1">
        <w:rPr>
          <w:rFonts w:ascii="Palatino Linotype" w:hAnsi="Palatino Linotype"/>
          <w:color w:val="C00000"/>
          <w:lang w:eastAsia="el-GR"/>
        </w:rPr>
        <w:t xml:space="preserve">των </w:t>
      </w:r>
      <w:r w:rsidRPr="001160B1">
        <w:rPr>
          <w:rFonts w:ascii="Palatino Linotype" w:hAnsi="Palatino Linotype" w:cs="Arial"/>
          <w:color w:val="C00000"/>
          <w:lang w:eastAsia="el-GR"/>
        </w:rPr>
        <w:t>Αράβων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υπήνεγκας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βασάνους,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>σκήτη των Βουνένων.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Ζωής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σου ουκ </w:t>
      </w:r>
      <w:r w:rsidRPr="001160B1">
        <w:rPr>
          <w:rFonts w:ascii="Palatino Linotype" w:hAnsi="Palatino Linotype" w:cs="Arial"/>
          <w:color w:val="C00000"/>
          <w:lang w:eastAsia="el-GR"/>
        </w:rPr>
        <w:t>εφείσθης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/>
          <w:color w:val="C00000"/>
          <w:lang w:eastAsia="el-GR"/>
        </w:rPr>
        <w:t>Νικόλαε γενναίε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ίνα </w:t>
      </w:r>
      <w:r w:rsidRPr="001160B1">
        <w:rPr>
          <w:rFonts w:ascii="Palatino Linotype" w:hAnsi="Palatino Linotype" w:cs="Trebuchet MS"/>
          <w:color w:val="C00000"/>
          <w:lang w:eastAsia="el-GR"/>
        </w:rPr>
        <w:t>Χριστόν κερδήσης.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Η άνομος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χορεία,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ελόγχευσε </w:t>
      </w:r>
      <w:r w:rsidRPr="001160B1">
        <w:rPr>
          <w:rFonts w:ascii="Palatino Linotype" w:hAnsi="Palatino Linotype" w:cs="Trebuchet MS"/>
          <w:color w:val="C00000"/>
          <w:lang w:eastAsia="el-GR"/>
        </w:rPr>
        <w:t>θεόφρον, πλευράν σου την τιμίαν.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Θελήματι </w:t>
      </w:r>
      <w:r w:rsidRPr="001160B1">
        <w:rPr>
          <w:rFonts w:ascii="Palatino Linotype" w:hAnsi="Palatino Linotype" w:cs="Arial"/>
          <w:color w:val="C00000"/>
          <w:lang w:eastAsia="el-GR"/>
        </w:rPr>
        <w:t>Αγίω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αλώβητον </w:t>
      </w:r>
      <w:r w:rsidRPr="001160B1">
        <w:rPr>
          <w:rFonts w:ascii="Palatino Linotype" w:hAnsi="Palatino Linotype" w:cs="Trebuchet MS"/>
          <w:color w:val="C00000"/>
          <w:lang w:eastAsia="el-GR"/>
        </w:rPr>
        <w:t>ευρέθη, το πάντιμόν σου σώμα.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Ιάθη ως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κατείδεν,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/>
          <w:color w:val="C00000"/>
          <w:lang w:eastAsia="el-GR"/>
        </w:rPr>
        <w:t xml:space="preserve">Ευφημίας </w:t>
      </w:r>
      <w:r w:rsidRPr="001160B1">
        <w:rPr>
          <w:rFonts w:ascii="Palatino Linotype" w:hAnsi="Palatino Linotype" w:cs="Arial"/>
          <w:color w:val="C00000"/>
          <w:lang w:eastAsia="el-GR"/>
        </w:rPr>
        <w:t>άρχων</w:t>
      </w:r>
      <w:r w:rsidRPr="001160B1">
        <w:rPr>
          <w:rFonts w:ascii="Palatino Linotype" w:hAnsi="Palatino Linotype" w:cs="Trebuchet MS"/>
          <w:color w:val="C00000"/>
          <w:lang w:eastAsia="el-GR"/>
        </w:rPr>
        <w:t>, συνώνυμος σον σκήνος.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Κοσμεί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την Θετταλίαν, και γην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Ελλάδος </w:t>
      </w:r>
      <w:r w:rsidRPr="001160B1">
        <w:rPr>
          <w:rFonts w:ascii="Palatino Linotype" w:hAnsi="Palatino Linotype" w:cs="Trebuchet MS"/>
          <w:color w:val="C00000"/>
          <w:lang w:eastAsia="el-GR"/>
        </w:rPr>
        <w:t>πάσης, πληθύς ναών σου Μάρτυς.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Λαμπρύνεις τους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κειμένους,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σκότει </w:t>
      </w:r>
      <w:r w:rsidRPr="001160B1">
        <w:rPr>
          <w:rFonts w:ascii="Palatino Linotype" w:hAnsi="Palatino Linotype" w:cs="Arial"/>
          <w:color w:val="C00000"/>
          <w:lang w:eastAsia="el-GR"/>
        </w:rPr>
        <w:t>αμαρτίας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τη ση </w:t>
      </w:r>
      <w:r w:rsidRPr="001160B1">
        <w:rPr>
          <w:rFonts w:ascii="Palatino Linotype" w:hAnsi="Palatino Linotype" w:cs="Arial"/>
          <w:color w:val="C00000"/>
          <w:lang w:eastAsia="el-GR"/>
        </w:rPr>
        <w:t>επιστασία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Μη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παύση </w:t>
      </w:r>
      <w:r w:rsidRPr="001160B1">
        <w:rPr>
          <w:rFonts w:ascii="Palatino Linotype" w:hAnsi="Palatino Linotype" w:cs="Arial"/>
          <w:color w:val="C00000"/>
          <w:lang w:eastAsia="el-GR"/>
        </w:rPr>
        <w:t>εποπτεύων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Νικόλαε </w:t>
      </w:r>
      <w:r w:rsidRPr="001160B1">
        <w:rPr>
          <w:rFonts w:ascii="Palatino Linotype" w:hAnsi="Palatino Linotype" w:cs="Arial"/>
          <w:color w:val="C00000"/>
          <w:lang w:eastAsia="el-GR"/>
        </w:rPr>
        <w:t>υψόθεν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τους σε </w:t>
      </w:r>
      <w:r w:rsidRPr="001160B1">
        <w:rPr>
          <w:rFonts w:ascii="Palatino Linotype" w:hAnsi="Palatino Linotype" w:cs="Arial"/>
          <w:color w:val="C00000"/>
          <w:lang w:eastAsia="el-GR"/>
        </w:rPr>
        <w:t>ανευφημούντας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Νικόλαον τον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θείον, πανδήμως </w:t>
      </w:r>
      <w:r w:rsidRPr="001160B1">
        <w:rPr>
          <w:rFonts w:ascii="Palatino Linotype" w:hAnsi="Palatino Linotype"/>
          <w:color w:val="C00000"/>
          <w:lang w:eastAsia="el-GR"/>
        </w:rPr>
        <w:t xml:space="preserve">μεγαλύνει, Κλειτσός </w:t>
      </w:r>
      <w:r w:rsidRPr="001160B1">
        <w:rPr>
          <w:rFonts w:ascii="Palatino Linotype" w:hAnsi="Palatino Linotype" w:cs="Arial"/>
          <w:color w:val="C00000"/>
          <w:lang w:eastAsia="el-GR"/>
        </w:rPr>
        <w:t>ο εν Αγράφοις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Ξενίζει χάριτί σου, πιστών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τας συστοιχίας, </w:t>
      </w:r>
      <w:r w:rsidRPr="001160B1">
        <w:rPr>
          <w:rFonts w:ascii="Palatino Linotype" w:hAnsi="Palatino Linotype"/>
          <w:color w:val="C00000"/>
          <w:lang w:eastAsia="el-GR"/>
        </w:rPr>
        <w:t>Νικόλαε θεόφρον.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Ομώνυμός </w:t>
      </w:r>
      <w:r w:rsidRPr="001160B1">
        <w:rPr>
          <w:rFonts w:ascii="Palatino Linotype" w:hAnsi="Palatino Linotype"/>
          <w:color w:val="C00000"/>
          <w:lang w:eastAsia="el-GR"/>
        </w:rPr>
        <w:t xml:space="preserve">σου κώμη,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>τη Ευρυτανία, την μνήμην σου γεραίρει.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Παντοίων </w:t>
      </w:r>
      <w:r w:rsidRPr="001160B1">
        <w:rPr>
          <w:rFonts w:ascii="Palatino Linotype" w:hAnsi="Palatino Linotype" w:cs="Arial"/>
          <w:color w:val="C00000"/>
          <w:lang w:eastAsia="el-GR"/>
        </w:rPr>
        <w:t>αλγηδόνων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>απέλασον ομίχλην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Νικόλαε λιταίς </w:t>
      </w:r>
      <w:r w:rsidRPr="001160B1">
        <w:rPr>
          <w:rFonts w:ascii="Palatino Linotype" w:hAnsi="Palatino Linotype" w:cs="Trebuchet MS"/>
          <w:color w:val="C00000"/>
          <w:lang w:eastAsia="el-GR"/>
        </w:rPr>
        <w:t>σου.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Ραίνομέν </w:t>
      </w:r>
      <w:r w:rsidRPr="001160B1">
        <w:rPr>
          <w:rFonts w:ascii="Palatino Linotype" w:hAnsi="Palatino Linotype"/>
          <w:color w:val="C00000"/>
          <w:lang w:eastAsia="el-GR"/>
        </w:rPr>
        <w:t xml:space="preserve">σε </w:t>
      </w:r>
      <w:r w:rsidRPr="001160B1">
        <w:rPr>
          <w:rFonts w:ascii="Palatino Linotype" w:hAnsi="Palatino Linotype" w:cs="Arial"/>
          <w:color w:val="C00000"/>
          <w:lang w:eastAsia="el-GR"/>
        </w:rPr>
        <w:t>ύμνων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τοις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ηδυπνεύστοις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μύροις, </w:t>
      </w:r>
      <w:r w:rsidRPr="001160B1">
        <w:rPr>
          <w:rFonts w:ascii="Palatino Linotype" w:hAnsi="Palatino Linotype"/>
          <w:color w:val="C00000"/>
          <w:lang w:eastAsia="el-GR"/>
        </w:rPr>
        <w:t>Νικόλαε παμμάκαρ.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Σην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κάραν κεκτημένην, </w:t>
      </w:r>
      <w:r w:rsidRPr="001160B1">
        <w:rPr>
          <w:rFonts w:ascii="Palatino Linotype" w:hAnsi="Palatino Linotype" w:cs="Arial"/>
          <w:color w:val="C00000"/>
          <w:lang w:eastAsia="el-GR"/>
        </w:rPr>
        <w:t>η Άνδρος αθλοφόρε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αγάλλεται </w:t>
      </w:r>
      <w:r w:rsidRPr="001160B1">
        <w:rPr>
          <w:rFonts w:ascii="Palatino Linotype" w:hAnsi="Palatino Linotype" w:cs="Trebuchet MS"/>
          <w:color w:val="C00000"/>
          <w:lang w:eastAsia="el-GR"/>
        </w:rPr>
        <w:t>και χαίρει.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Ταμεία </w:t>
      </w:r>
      <w:r w:rsidRPr="001160B1">
        <w:rPr>
          <w:rFonts w:ascii="Palatino Linotype" w:hAnsi="Palatino Linotype" w:cs="Arial"/>
          <w:color w:val="C00000"/>
          <w:lang w:eastAsia="el-GR"/>
        </w:rPr>
        <w:t>ιαμάτων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υπάρχουσα εν </w:t>
      </w:r>
      <w:r w:rsidRPr="001160B1">
        <w:rPr>
          <w:rFonts w:ascii="Palatino Linotype" w:hAnsi="Palatino Linotype" w:cs="Trebuchet MS"/>
          <w:color w:val="C00000"/>
          <w:lang w:eastAsia="el-GR"/>
        </w:rPr>
        <w:t>πάση, τη κτίσει οι ναοί σου.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Ύμνους </w:t>
      </w:r>
      <w:r w:rsidRPr="001160B1">
        <w:rPr>
          <w:rFonts w:ascii="Palatino Linotype" w:hAnsi="Palatino Linotype"/>
          <w:color w:val="C00000"/>
          <w:lang w:eastAsia="el-GR"/>
        </w:rPr>
        <w:t xml:space="preserve">σοις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προσφέρει,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Νικόλαε </w:t>
      </w:r>
      <w:r w:rsidRPr="001160B1">
        <w:rPr>
          <w:rFonts w:ascii="Palatino Linotype" w:hAnsi="Palatino Linotype" w:cs="Arial"/>
          <w:color w:val="C00000"/>
          <w:lang w:eastAsia="el-GR"/>
        </w:rPr>
        <w:t>η όντως</w:t>
      </w:r>
      <w:r w:rsidRPr="001160B1">
        <w:rPr>
          <w:rFonts w:ascii="Palatino Linotype" w:hAnsi="Palatino Linotype" w:cs="Trebuchet MS"/>
          <w:color w:val="C00000"/>
          <w:lang w:eastAsia="el-GR"/>
        </w:rPr>
        <w:t>, χριστώνυμος χορεία.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Φθοράς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τους σους </w:t>
      </w:r>
      <w:r w:rsidRPr="001160B1">
        <w:rPr>
          <w:rFonts w:ascii="Palatino Linotype" w:hAnsi="Palatino Linotype" w:cs="Arial"/>
          <w:color w:val="C00000"/>
          <w:lang w:eastAsia="el-GR"/>
        </w:rPr>
        <w:t>ικέτας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και πάσης </w:t>
      </w:r>
      <w:r w:rsidRPr="001160B1">
        <w:rPr>
          <w:rFonts w:ascii="Palatino Linotype" w:hAnsi="Palatino Linotype" w:cs="Arial"/>
          <w:color w:val="C00000"/>
          <w:lang w:eastAsia="el-GR"/>
        </w:rPr>
        <w:t>ανομίας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>Οσιομάρτυς ρύσαι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Χαράς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πληροίς </w:t>
      </w:r>
      <w:r w:rsidRPr="001160B1">
        <w:rPr>
          <w:rFonts w:ascii="Palatino Linotype" w:hAnsi="Palatino Linotype" w:cs="Arial"/>
          <w:color w:val="C00000"/>
          <w:lang w:eastAsia="el-GR"/>
        </w:rPr>
        <w:t>αφάτου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τους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>Πελοποννήσω, τιμώντάς σε προθύμως.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>Ψάλλοντες τιμώμεν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/>
          <w:color w:val="C00000"/>
          <w:lang w:eastAsia="el-GR"/>
        </w:rPr>
        <w:t>Νικόλαε γενναίε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αγώνά </w:t>
      </w:r>
      <w:r w:rsidRPr="001160B1">
        <w:rPr>
          <w:rFonts w:ascii="Palatino Linotype" w:hAnsi="Palatino Linotype" w:cs="Trebuchet MS"/>
          <w:color w:val="C00000"/>
          <w:lang w:eastAsia="el-GR"/>
        </w:rPr>
        <w:t>σου τον θείον.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hAnsi="Palatino Linotype"/>
          <w:b/>
          <w:i/>
          <w:color w:val="C00000"/>
          <w:lang w:eastAsia="el-GR"/>
        </w:rPr>
        <w:t>Δόξα. Τριαδικόν.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Ω </w:t>
      </w:r>
      <w:r w:rsidRPr="001160B1">
        <w:rPr>
          <w:rFonts w:ascii="Palatino Linotype" w:hAnsi="Palatino Linotype"/>
          <w:color w:val="C00000"/>
          <w:lang w:eastAsia="el-GR"/>
        </w:rPr>
        <w:t xml:space="preserve">Τριας </w:t>
      </w:r>
      <w:r w:rsidRPr="001160B1">
        <w:rPr>
          <w:rFonts w:ascii="Palatino Linotype" w:hAnsi="Palatino Linotype" w:cs="Arial"/>
          <w:color w:val="C00000"/>
          <w:lang w:eastAsia="el-GR"/>
        </w:rPr>
        <w:t>Αγία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σώζε τους τιμώντας, την </w:t>
      </w:r>
      <w:r w:rsidRPr="001160B1">
        <w:rPr>
          <w:rFonts w:ascii="Palatino Linotype" w:hAnsi="Palatino Linotype"/>
          <w:color w:val="C00000"/>
          <w:lang w:eastAsia="el-GR"/>
        </w:rPr>
        <w:t>Νικολάου μνήμην.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hAnsi="Palatino Linotype"/>
          <w:b/>
          <w:i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Trebuchet MS"/>
          <w:b/>
          <w:i/>
          <w:color w:val="C00000"/>
          <w:lang w:eastAsia="el-GR"/>
        </w:rPr>
        <w:t>νυν. Θεοτοκίον</w:t>
      </w:r>
      <w:r w:rsidRPr="001160B1">
        <w:rPr>
          <w:rFonts w:ascii="Palatino Linotype" w:hAnsi="Palatino Linotype"/>
          <w:b/>
          <w:i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Ανύμφευτε </w:t>
      </w:r>
      <w:r w:rsidRPr="001160B1">
        <w:rPr>
          <w:rFonts w:ascii="Palatino Linotype" w:hAnsi="Palatino Linotype"/>
          <w:color w:val="C00000"/>
          <w:lang w:eastAsia="el-GR"/>
        </w:rPr>
        <w:t xml:space="preserve">Παρθένε,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ιλέωσαι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τον Κτίστην,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υπέρ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των σε </w:t>
      </w:r>
      <w:r w:rsidRPr="001160B1">
        <w:rPr>
          <w:rFonts w:ascii="Palatino Linotype" w:hAnsi="Palatino Linotype" w:cs="Arial"/>
          <w:color w:val="C00000"/>
          <w:lang w:eastAsia="el-GR"/>
        </w:rPr>
        <w:t>υμνούντων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hAnsi="Palatino Linotype"/>
          <w:b/>
          <w:i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Trebuchet MS"/>
          <w:b/>
          <w:i/>
          <w:color w:val="C00000"/>
          <w:lang w:eastAsia="el-GR"/>
        </w:rPr>
        <w:t>πάλιν το πρώτον: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Αι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γενεαί πάσαι, σε </w:t>
      </w:r>
      <w:r w:rsidRPr="001160B1">
        <w:rPr>
          <w:rFonts w:ascii="Palatino Linotype" w:hAnsi="Palatino Linotype" w:cs="Arial"/>
          <w:color w:val="C00000"/>
          <w:lang w:eastAsia="el-GR"/>
        </w:rPr>
        <w:t>υμνολογούμεν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/>
          <w:color w:val="C00000"/>
          <w:lang w:eastAsia="el-GR"/>
        </w:rPr>
        <w:t>Νικόλαε θεόφρον.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hAnsi="Palatino Linotype"/>
          <w:b/>
          <w:color w:val="C00000"/>
          <w:lang w:eastAsia="el-GR"/>
        </w:rPr>
        <w:t>Ευλογητάρια</w:t>
      </w:r>
      <w:r w:rsidRPr="001160B1">
        <w:rPr>
          <w:rFonts w:ascii="Palatino Linotype" w:hAnsi="Palatino Linotype" w:cs="Trebuchet MS"/>
          <w:b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i/>
          <w:color w:val="C00000"/>
          <w:lang w:eastAsia="el-GR"/>
        </w:rPr>
        <w:t xml:space="preserve">Ευλογητός </w:t>
      </w:r>
      <w:r w:rsidRPr="001160B1">
        <w:rPr>
          <w:rFonts w:ascii="Palatino Linotype" w:hAnsi="Palatino Linotype" w:cs="Trebuchet MS"/>
          <w:i/>
          <w:color w:val="C00000"/>
          <w:lang w:eastAsia="el-GR"/>
        </w:rPr>
        <w:t xml:space="preserve">ει Κύριε, δίδαξόν με, Νικόλαον </w:t>
      </w:r>
      <w:r w:rsidRPr="001160B1">
        <w:rPr>
          <w:rFonts w:ascii="Palatino Linotype" w:hAnsi="Palatino Linotype" w:cs="Arial"/>
          <w:i/>
          <w:color w:val="C00000"/>
          <w:lang w:eastAsia="el-GR"/>
        </w:rPr>
        <w:t>υμνήσαι</w:t>
      </w:r>
      <w:r w:rsidRPr="001160B1">
        <w:rPr>
          <w:rFonts w:ascii="Palatino Linotype" w:hAnsi="Palatino Linotype" w:cs="Trebuchet MS"/>
          <w:i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 w:cs="Arial"/>
          <w:color w:val="C00000"/>
          <w:lang w:eastAsia="el-GR"/>
        </w:rPr>
        <w:t xml:space="preserve">Ασκητών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πολιτείαν, στερνισθείς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Τυρνάβω,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ηγωνίσθης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νομίμως,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Βουνένοις δε σοφέ,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επεδόθης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εις </w:t>
      </w:r>
      <w:r w:rsidRPr="001160B1">
        <w:rPr>
          <w:rFonts w:ascii="Palatino Linotype" w:hAnsi="Palatino Linotype" w:cs="Arial"/>
          <w:color w:val="C00000"/>
          <w:lang w:eastAsia="el-GR"/>
        </w:rPr>
        <w:t>άθλους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νικητής,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εξελθών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του σκάμματος, του Χριστού την δόξαν, </w:t>
      </w:r>
      <w:r w:rsidRPr="001160B1">
        <w:rPr>
          <w:rFonts w:ascii="Palatino Linotype" w:hAnsi="Palatino Linotype" w:cs="Arial"/>
          <w:color w:val="C00000"/>
          <w:lang w:eastAsia="el-GR"/>
        </w:rPr>
        <w:t>όντως ετράνωσας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i/>
          <w:color w:val="C00000"/>
          <w:lang w:eastAsia="el-GR"/>
        </w:rPr>
        <w:t xml:space="preserve">Ευλογητός </w:t>
      </w:r>
      <w:r w:rsidRPr="001160B1">
        <w:rPr>
          <w:rFonts w:ascii="Palatino Linotype" w:hAnsi="Palatino Linotype" w:cs="Trebuchet MS"/>
          <w:i/>
          <w:color w:val="C00000"/>
          <w:lang w:eastAsia="el-GR"/>
        </w:rPr>
        <w:t xml:space="preserve">ει Κύριε, δίδαξόν με, Νικόλαον </w:t>
      </w:r>
      <w:r w:rsidRPr="001160B1">
        <w:rPr>
          <w:rFonts w:ascii="Palatino Linotype" w:hAnsi="Palatino Linotype" w:cs="Arial"/>
          <w:i/>
          <w:color w:val="C00000"/>
          <w:lang w:eastAsia="el-GR"/>
        </w:rPr>
        <w:t>υμνήσαι</w:t>
      </w:r>
      <w:r w:rsidRPr="001160B1">
        <w:rPr>
          <w:rFonts w:ascii="Palatino Linotype" w:hAnsi="Palatino Linotype" w:cs="Trebuchet MS"/>
          <w:i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Σους </w:t>
      </w:r>
      <w:r w:rsidRPr="001160B1">
        <w:rPr>
          <w:rFonts w:ascii="Palatino Linotype" w:hAnsi="Palatino Linotype" w:cs="Arial"/>
          <w:color w:val="C00000"/>
          <w:lang w:eastAsia="el-GR"/>
        </w:rPr>
        <w:t>αγώνας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ανδρικούς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Νικόλαε, αι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ουράνιαι δυνάμεις, καθορώσαι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χορώ </w:t>
      </w:r>
      <w:r w:rsidRPr="001160B1">
        <w:rPr>
          <w:rFonts w:ascii="Palatino Linotype" w:hAnsi="Palatino Linotype" w:cs="Arial"/>
          <w:color w:val="C00000"/>
          <w:lang w:eastAsia="el-GR"/>
        </w:rPr>
        <w:t>εξέστησαν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1160B1">
        <w:rPr>
          <w:rFonts w:ascii="Palatino Linotype" w:hAnsi="Palatino Linotype" w:cs="Arial"/>
          <w:color w:val="C00000"/>
          <w:lang w:eastAsia="el-GR"/>
        </w:rPr>
        <w:t>ανέκραζον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>Οσιομάρτυς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· χαίρε </w:t>
      </w:r>
      <w:r w:rsidRPr="001160B1">
        <w:rPr>
          <w:rFonts w:ascii="Palatino Linotype" w:hAnsi="Palatino Linotype" w:cs="Arial"/>
          <w:color w:val="C00000"/>
          <w:lang w:eastAsia="el-GR"/>
        </w:rPr>
        <w:t>αθλητά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αζύγων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παράδειγμα, και λαμπρόν των </w:t>
      </w:r>
      <w:r w:rsidRPr="001160B1">
        <w:rPr>
          <w:rFonts w:ascii="Palatino Linotype" w:hAnsi="Palatino Linotype" w:cs="Arial"/>
          <w:color w:val="C00000"/>
          <w:lang w:eastAsia="el-GR"/>
        </w:rPr>
        <w:t>Αθλοφόρων εκτύπωμα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i/>
          <w:color w:val="C00000"/>
          <w:lang w:eastAsia="el-GR"/>
        </w:rPr>
        <w:t xml:space="preserve">Ευλογητός </w:t>
      </w:r>
      <w:r w:rsidRPr="001160B1">
        <w:rPr>
          <w:rFonts w:ascii="Palatino Linotype" w:hAnsi="Palatino Linotype" w:cs="Trebuchet MS"/>
          <w:i/>
          <w:color w:val="C00000"/>
          <w:lang w:eastAsia="el-GR"/>
        </w:rPr>
        <w:t xml:space="preserve">ει Κύριε, δίδαξόν με, Νικόλαον </w:t>
      </w:r>
      <w:r w:rsidRPr="001160B1">
        <w:rPr>
          <w:rFonts w:ascii="Palatino Linotype" w:hAnsi="Palatino Linotype" w:cs="Arial"/>
          <w:i/>
          <w:color w:val="C00000"/>
          <w:lang w:eastAsia="el-GR"/>
        </w:rPr>
        <w:t>υμνήσαι</w:t>
      </w:r>
      <w:r w:rsidRPr="001160B1">
        <w:rPr>
          <w:rFonts w:ascii="Palatino Linotype" w:hAnsi="Palatino Linotype" w:cs="Trebuchet MS"/>
          <w:i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>Λίαν θερμώς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την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οδόν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διήνυσας, της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αθλήσεως εν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τοις Βουνένοις, και βασάνους χαλεπάς,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υπήνεγκας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ευτόλμως, στύλος γεγονώς, πίστεως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Νικόλαε, του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Δεσπότου Χριστού, θείον </w:t>
      </w:r>
      <w:r w:rsidRPr="001160B1">
        <w:rPr>
          <w:rFonts w:ascii="Palatino Linotype" w:hAnsi="Palatino Linotype" w:cs="Arial"/>
          <w:color w:val="C00000"/>
          <w:lang w:eastAsia="el-GR"/>
        </w:rPr>
        <w:t>εγκαλλώπισμα</w:t>
      </w:r>
      <w:r w:rsidRPr="001160B1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i/>
          <w:color w:val="C00000"/>
          <w:lang w:eastAsia="el-GR"/>
        </w:rPr>
        <w:t xml:space="preserve">Ευλογητός </w:t>
      </w:r>
      <w:r w:rsidRPr="001160B1">
        <w:rPr>
          <w:rFonts w:ascii="Palatino Linotype" w:hAnsi="Palatino Linotype" w:cs="Trebuchet MS"/>
          <w:i/>
          <w:color w:val="C00000"/>
          <w:lang w:eastAsia="el-GR"/>
        </w:rPr>
        <w:t xml:space="preserve">ει Κύριε, δίδαξόν με, Νικόλαον </w:t>
      </w:r>
      <w:r w:rsidRPr="001160B1">
        <w:rPr>
          <w:rFonts w:ascii="Palatino Linotype" w:hAnsi="Palatino Linotype" w:cs="Arial"/>
          <w:i/>
          <w:color w:val="C00000"/>
          <w:lang w:eastAsia="el-GR"/>
        </w:rPr>
        <w:t>υμνήσαι</w:t>
      </w:r>
      <w:r w:rsidRPr="001160B1">
        <w:rPr>
          <w:rFonts w:ascii="Palatino Linotype" w:hAnsi="Palatino Linotype" w:cs="Trebuchet MS"/>
          <w:i/>
          <w:color w:val="C00000"/>
          <w:lang w:eastAsia="el-GR"/>
        </w:rPr>
        <w:t>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Μυροφόρων το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χρέος, οι πιστοί </w:t>
      </w:r>
      <w:r w:rsidRPr="001160B1">
        <w:rPr>
          <w:rFonts w:ascii="Palatino Linotype" w:hAnsi="Palatino Linotype" w:cs="Arial"/>
          <w:color w:val="C00000"/>
          <w:lang w:eastAsia="el-GR"/>
        </w:rPr>
        <w:t>εκτελούντες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αντί </w:t>
      </w:r>
      <w:r w:rsidRPr="001160B1">
        <w:rPr>
          <w:rFonts w:ascii="Palatino Linotype" w:hAnsi="Palatino Linotype" w:cs="Trebuchet MS"/>
          <w:color w:val="C00000"/>
          <w:lang w:eastAsia="el-GR"/>
        </w:rPr>
        <w:t>νάρδου προσφέρουσι και σμύρνης</w:t>
      </w:r>
      <w:r w:rsidRPr="001160B1">
        <w:rPr>
          <w:rFonts w:ascii="Palatino Linotype" w:hAnsi="Palatino Linotype"/>
          <w:color w:val="C00000"/>
          <w:lang w:eastAsia="el-GR"/>
        </w:rPr>
        <w:t xml:space="preserve">, ψαλμούς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Arial"/>
          <w:color w:val="C00000"/>
          <w:lang w:eastAsia="el-GR"/>
        </w:rPr>
        <w:t>ωδάς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σοι </w:t>
      </w:r>
      <w:r w:rsidRPr="001160B1">
        <w:rPr>
          <w:rFonts w:ascii="Palatino Linotype" w:hAnsi="Palatino Linotype"/>
          <w:color w:val="C00000"/>
          <w:lang w:eastAsia="el-GR"/>
        </w:rPr>
        <w:t>Νικόλαε θείε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και πανευλαβώς, τιμώσιν </w:t>
      </w:r>
      <w:r w:rsidRPr="001160B1">
        <w:rPr>
          <w:rFonts w:ascii="Palatino Linotype" w:hAnsi="Palatino Linotype" w:cs="Arial"/>
          <w:color w:val="C00000"/>
          <w:lang w:eastAsia="el-GR"/>
        </w:rPr>
        <w:t>εκάστοτε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το σεπτόν και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ιερόν </w:t>
      </w:r>
      <w:r w:rsidRPr="001160B1">
        <w:rPr>
          <w:rFonts w:ascii="Palatino Linotype" w:hAnsi="Palatino Linotype" w:cs="Trebuchet MS"/>
          <w:color w:val="C00000"/>
          <w:lang w:eastAsia="el-GR"/>
        </w:rPr>
        <w:t>σου μαρτύριον.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hAnsi="Palatino Linotype"/>
          <w:b/>
          <w:i/>
          <w:color w:val="C00000"/>
          <w:lang w:eastAsia="el-GR"/>
        </w:rPr>
        <w:t>Δόξα. Τριαδικόν.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 xml:space="preserve">Προσκυνούμεν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Πατέρα, και τον τούτου Υιόν τε, και το Πνεύμα το θείον, τρισυπόστατον δόξαν,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μια τη ουσία, και </w:t>
      </w:r>
      <w:r w:rsidRPr="001160B1">
        <w:rPr>
          <w:rFonts w:ascii="Palatino Linotype" w:hAnsi="Palatino Linotype" w:cs="Arial"/>
          <w:color w:val="C00000"/>
          <w:lang w:eastAsia="el-GR"/>
        </w:rPr>
        <w:t>εν ιεροίς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 w:cs="Arial"/>
          <w:color w:val="C00000"/>
          <w:lang w:eastAsia="el-GR"/>
        </w:rPr>
        <w:t>ύμνοις ανακράζομεν</w:t>
      </w:r>
      <w:r w:rsidRPr="001160B1">
        <w:rPr>
          <w:rFonts w:ascii="Palatino Linotype" w:hAnsi="Palatino Linotype" w:cs="Trebuchet MS"/>
          <w:color w:val="C00000"/>
          <w:lang w:eastAsia="el-GR"/>
        </w:rPr>
        <w:t>· δόξα τη δυνάμει σου Κύριε.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hAnsi="Palatino Linotype"/>
          <w:b/>
          <w:i/>
          <w:color w:val="C00000"/>
          <w:lang w:eastAsia="el-GR"/>
        </w:rPr>
        <w:t xml:space="preserve">Και </w:t>
      </w:r>
      <w:r w:rsidRPr="001160B1">
        <w:rPr>
          <w:rFonts w:ascii="Palatino Linotype" w:hAnsi="Palatino Linotype" w:cs="Trebuchet MS"/>
          <w:b/>
          <w:i/>
          <w:color w:val="C00000"/>
          <w:lang w:eastAsia="el-GR"/>
        </w:rPr>
        <w:t>νυν. Θεοτοκίον.</w:t>
      </w:r>
    </w:p>
    <w:p w:rsidR="00FF31D2" w:rsidRPr="001160B1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t>Ζωοδότην τεκούσα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Θεοτόκε Παρθένε, καθικέτευε </w:t>
      </w:r>
      <w:r w:rsidRPr="001160B1">
        <w:rPr>
          <w:rFonts w:ascii="Palatino Linotype" w:hAnsi="Palatino Linotype" w:cs="Arial"/>
          <w:color w:val="C00000"/>
          <w:lang w:eastAsia="el-GR"/>
        </w:rPr>
        <w:t>όπως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1160B1">
        <w:rPr>
          <w:rFonts w:ascii="Palatino Linotype" w:hAnsi="Palatino Linotype"/>
          <w:color w:val="C00000"/>
          <w:lang w:eastAsia="el-GR"/>
        </w:rPr>
        <w:t xml:space="preserve">Νικολάου πρεσβείαις,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Υιός σου παρέχη,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άφθορον 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ζωήν, σου τοις δούλοις </w:t>
      </w:r>
      <w:r w:rsidRPr="001160B1">
        <w:rPr>
          <w:rFonts w:ascii="Palatino Linotype" w:hAnsi="Palatino Linotype" w:cs="Arial"/>
          <w:color w:val="C00000"/>
          <w:lang w:eastAsia="el-GR"/>
        </w:rPr>
        <w:t>Άχραντε</w:t>
      </w:r>
      <w:r w:rsidRPr="001160B1">
        <w:rPr>
          <w:rFonts w:ascii="Palatino Linotype" w:hAnsi="Palatino Linotype" w:cs="Trebuchet MS"/>
          <w:color w:val="C00000"/>
          <w:lang w:eastAsia="el-GR"/>
        </w:rPr>
        <w:t xml:space="preserve">, τοις </w:t>
      </w:r>
      <w:r w:rsidRPr="001160B1">
        <w:rPr>
          <w:rFonts w:ascii="Palatino Linotype" w:hAnsi="Palatino Linotype" w:cs="Arial"/>
          <w:color w:val="C00000"/>
          <w:lang w:eastAsia="el-GR"/>
        </w:rPr>
        <w:t xml:space="preserve">υμνούσιν αεί </w:t>
      </w:r>
      <w:r w:rsidRPr="001160B1">
        <w:rPr>
          <w:rFonts w:ascii="Palatino Linotype" w:hAnsi="Palatino Linotype" w:cs="Trebuchet MS"/>
          <w:color w:val="C00000"/>
          <w:lang w:eastAsia="el-GR"/>
        </w:rPr>
        <w:t>τα μεγαλείά σου.</w:t>
      </w:r>
    </w:p>
    <w:p w:rsidR="00FF31D2" w:rsidRPr="001160B1" w:rsidRDefault="00FF31D2" w:rsidP="001160B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1160B1">
        <w:rPr>
          <w:rFonts w:ascii="Palatino Linotype" w:hAnsi="Palatino Linotype"/>
          <w:color w:val="C00000"/>
          <w:lang w:eastAsia="el-GR"/>
        </w:rPr>
        <w:br/>
      </w:r>
      <w:r w:rsidRPr="001160B1">
        <w:rPr>
          <w:rFonts w:ascii="Palatino Linotype" w:hAnsi="Palatino Linotype"/>
          <w:b/>
          <w:i/>
          <w:color w:val="C00000"/>
          <w:lang w:eastAsia="el-GR"/>
        </w:rPr>
        <w:t xml:space="preserve">Μεγαλυνάρια· κατά </w:t>
      </w:r>
      <w:r w:rsidRPr="001160B1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το· </w:t>
      </w:r>
      <w:r w:rsidRPr="001160B1">
        <w:rPr>
          <w:rFonts w:ascii="Palatino Linotype" w:hAnsi="Palatino Linotype" w:cs="Arial"/>
          <w:b/>
          <w:i/>
          <w:color w:val="C00000"/>
          <w:lang w:eastAsia="el-GR"/>
        </w:rPr>
        <w:t>Ακατάληπτόν εστι</w:t>
      </w:r>
      <w:r w:rsidRPr="001160B1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597B6E" w:rsidRDefault="00FF31D2" w:rsidP="00597B6E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597B6E">
        <w:rPr>
          <w:rFonts w:ascii="Palatino Linotype" w:hAnsi="Palatino Linotype" w:cs="Arial"/>
          <w:b/>
          <w:i/>
          <w:color w:val="C00000"/>
          <w:lang w:eastAsia="el-GR"/>
        </w:rPr>
        <w:t>Ακροστιχίς αλφαβητική</w:t>
      </w:r>
      <w:r w:rsidRPr="00597B6E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 w:cs="Arial"/>
          <w:color w:val="C00000"/>
          <w:lang w:eastAsia="el-GR"/>
        </w:rPr>
        <w:t xml:space="preserve">Αθλητά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πανευκλεές, του σταδίου </w:t>
      </w:r>
      <w:r w:rsidRPr="00597B6E">
        <w:rPr>
          <w:rFonts w:ascii="Palatino Linotype" w:hAnsi="Palatino Linotype" w:cs="Arial"/>
          <w:color w:val="C00000"/>
          <w:lang w:eastAsia="el-GR"/>
        </w:rPr>
        <w:t>αριστεύ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, και Βουνένων λαμπηδών, σε </w:t>
      </w:r>
      <w:r w:rsidRPr="00597B6E">
        <w:rPr>
          <w:rFonts w:ascii="Palatino Linotype" w:hAnsi="Palatino Linotype"/>
          <w:color w:val="C00000"/>
          <w:lang w:eastAsia="el-GR"/>
        </w:rPr>
        <w:t xml:space="preserve">Νικόλαε </w:t>
      </w:r>
      <w:r w:rsidRPr="00597B6E">
        <w:rPr>
          <w:rFonts w:ascii="Palatino Linotype" w:hAnsi="Palatino Linotype" w:cs="Arial"/>
          <w:color w:val="C00000"/>
          <w:lang w:eastAsia="el-GR"/>
        </w:rPr>
        <w:t>υμνώ</w:t>
      </w:r>
      <w:r w:rsidRPr="00597B6E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/>
          <w:color w:val="C00000"/>
          <w:lang w:eastAsia="el-GR"/>
        </w:rPr>
        <w:t xml:space="preserve">Βασιλείας του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Χριστού, τείχος </w:t>
      </w:r>
      <w:r w:rsidRPr="00597B6E">
        <w:rPr>
          <w:rFonts w:ascii="Palatino Linotype" w:hAnsi="Palatino Linotype" w:cs="Arial"/>
          <w:color w:val="C00000"/>
          <w:lang w:eastAsia="el-GR"/>
        </w:rPr>
        <w:t>όντως αραγές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597B6E">
        <w:rPr>
          <w:rFonts w:ascii="Palatino Linotype" w:hAnsi="Palatino Linotype" w:cs="Arial"/>
          <w:color w:val="C00000"/>
          <w:lang w:eastAsia="el-GR"/>
        </w:rPr>
        <w:t>ανόμων ολετήρ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ώφθης </w:t>
      </w:r>
      <w:r w:rsidRPr="00597B6E">
        <w:rPr>
          <w:rFonts w:ascii="Palatino Linotype" w:hAnsi="Palatino Linotype" w:cs="Trebuchet MS"/>
          <w:color w:val="C00000"/>
          <w:lang w:eastAsia="el-GR"/>
        </w:rPr>
        <w:t>Μάρτυς γεραρέ.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/>
          <w:color w:val="C00000"/>
          <w:lang w:eastAsia="el-GR"/>
        </w:rPr>
        <w:t xml:space="preserve">Γεωργήσας </w:t>
      </w:r>
      <w:r w:rsidRPr="00597B6E">
        <w:rPr>
          <w:rFonts w:ascii="Palatino Linotype" w:hAnsi="Palatino Linotype" w:cs="Arial"/>
          <w:color w:val="C00000"/>
          <w:lang w:eastAsia="el-GR"/>
        </w:rPr>
        <w:t>εμμελώς</w:t>
      </w:r>
      <w:r w:rsidRPr="00597B6E">
        <w:rPr>
          <w:rFonts w:ascii="Palatino Linotype" w:hAnsi="Palatino Linotype"/>
          <w:color w:val="C00000"/>
          <w:lang w:eastAsia="el-GR"/>
        </w:rPr>
        <w:t xml:space="preserve">, σπόρον θείων </w:t>
      </w:r>
      <w:r w:rsidRPr="00597B6E">
        <w:rPr>
          <w:rFonts w:ascii="Palatino Linotype" w:hAnsi="Palatino Linotype" w:cs="Arial"/>
          <w:color w:val="C00000"/>
          <w:lang w:eastAsia="el-GR"/>
        </w:rPr>
        <w:t>εντολών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αρετών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καρπόν πολύν,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ήνεγκας </w:t>
      </w:r>
      <w:r w:rsidRPr="00597B6E">
        <w:rPr>
          <w:rFonts w:ascii="Palatino Linotype" w:hAnsi="Palatino Linotype" w:cs="Trebuchet MS"/>
          <w:color w:val="C00000"/>
          <w:lang w:eastAsia="el-GR"/>
        </w:rPr>
        <w:t>τω Λυτρωτή.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/>
          <w:color w:val="C00000"/>
          <w:lang w:eastAsia="el-GR"/>
        </w:rPr>
        <w:t>Δέξαι Μάρτυς ευσταλές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ηδύπνοε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λειμών, πολιτείας </w:t>
      </w:r>
      <w:r w:rsidRPr="00597B6E">
        <w:rPr>
          <w:rFonts w:ascii="Palatino Linotype" w:hAnsi="Palatino Linotype" w:cs="Arial"/>
          <w:color w:val="C00000"/>
          <w:lang w:eastAsia="el-GR"/>
        </w:rPr>
        <w:t>ακραιφνούς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ην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προσάγω σοι </w:t>
      </w:r>
      <w:r w:rsidRPr="00597B6E">
        <w:rPr>
          <w:rFonts w:ascii="Palatino Linotype" w:hAnsi="Palatino Linotype" w:cs="Arial"/>
          <w:color w:val="C00000"/>
          <w:lang w:eastAsia="el-GR"/>
        </w:rPr>
        <w:t>ωδήν</w:t>
      </w:r>
      <w:r w:rsidRPr="00597B6E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 w:cs="Arial"/>
          <w:color w:val="C00000"/>
          <w:lang w:eastAsia="el-GR"/>
        </w:rPr>
        <w:t xml:space="preserve">Ενθεώτατε </w:t>
      </w:r>
      <w:r w:rsidRPr="00597B6E">
        <w:rPr>
          <w:rFonts w:ascii="Palatino Linotype" w:hAnsi="Palatino Linotype"/>
          <w:color w:val="C00000"/>
          <w:lang w:eastAsia="el-GR"/>
        </w:rPr>
        <w:t xml:space="preserve">φωστήρ, των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Βουνένων </w:t>
      </w:r>
      <w:r w:rsidRPr="00597B6E">
        <w:rPr>
          <w:rFonts w:ascii="Palatino Linotype" w:hAnsi="Palatino Linotype" w:cs="Arial"/>
          <w:color w:val="C00000"/>
          <w:lang w:eastAsia="el-GR"/>
        </w:rPr>
        <w:t>αστραπαίς</w:t>
      </w:r>
      <w:r w:rsidRPr="00597B6E">
        <w:rPr>
          <w:rFonts w:ascii="Palatino Linotype" w:hAnsi="Palatino Linotype" w:cs="Trebuchet MS"/>
          <w:color w:val="C00000"/>
          <w:lang w:eastAsia="el-GR"/>
        </w:rPr>
        <w:t>, σων καμάτων φρυκτωρείς, ευσεβούντων τους χορούς.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/>
          <w:color w:val="C00000"/>
          <w:lang w:eastAsia="el-GR"/>
        </w:rPr>
        <w:t xml:space="preserve">Ζήλω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κρείττονος </w:t>
      </w:r>
      <w:r w:rsidRPr="00597B6E">
        <w:rPr>
          <w:rFonts w:ascii="Palatino Linotype" w:hAnsi="Palatino Linotype"/>
          <w:color w:val="C00000"/>
          <w:lang w:eastAsia="el-GR"/>
        </w:rPr>
        <w:t>ζωής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, κατεφρόνησας φθαρτών, και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επτέρωσας </w:t>
      </w:r>
      <w:r w:rsidRPr="00597B6E">
        <w:rPr>
          <w:rFonts w:ascii="Palatino Linotype" w:hAnsi="Palatino Linotype" w:cs="Trebuchet MS"/>
          <w:color w:val="C00000"/>
          <w:lang w:eastAsia="el-GR"/>
        </w:rPr>
        <w:t>τον νουν, θαυμαστέ προς ουρανόν.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 w:cs="Arial"/>
          <w:color w:val="C00000"/>
          <w:lang w:eastAsia="el-GR"/>
        </w:rPr>
        <w:t>Ηγωνίσω ανδρικώς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, κατ’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Αράβων ως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Χριστού, στρατιώτης </w:t>
      </w:r>
      <w:r w:rsidRPr="00597B6E">
        <w:rPr>
          <w:rFonts w:ascii="Palatino Linotype" w:hAnsi="Palatino Linotype" w:cs="Arial"/>
          <w:color w:val="C00000"/>
          <w:lang w:eastAsia="el-GR"/>
        </w:rPr>
        <w:t>αληθής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οπλίτης </w:t>
      </w:r>
      <w:r w:rsidRPr="00597B6E">
        <w:rPr>
          <w:rFonts w:ascii="Palatino Linotype" w:hAnsi="Palatino Linotype" w:cs="Trebuchet MS"/>
          <w:color w:val="C00000"/>
          <w:lang w:eastAsia="el-GR"/>
        </w:rPr>
        <w:t>πανσθενής.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/>
          <w:color w:val="C00000"/>
          <w:lang w:eastAsia="el-GR"/>
        </w:rPr>
        <w:t xml:space="preserve">Θεοσύλλεκτον χορόν, </w:t>
      </w:r>
      <w:r w:rsidRPr="00597B6E">
        <w:rPr>
          <w:rFonts w:ascii="Palatino Linotype" w:hAnsi="Palatino Linotype" w:cs="Arial"/>
          <w:color w:val="C00000"/>
          <w:lang w:eastAsia="el-GR"/>
        </w:rPr>
        <w:t>εξ αγίων αθλητών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, συνεκρότησας λαμπρώς,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97B6E">
        <w:rPr>
          <w:rFonts w:ascii="Palatino Linotype" w:hAnsi="Palatino Linotype" w:cs="Trebuchet MS"/>
          <w:color w:val="C00000"/>
          <w:lang w:eastAsia="el-GR"/>
        </w:rPr>
        <w:t>Τυρνάβω ευσταλές.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 w:cs="Arial"/>
          <w:color w:val="C00000"/>
          <w:lang w:eastAsia="el-GR"/>
        </w:rPr>
        <w:t xml:space="preserve">Ιατρείον </w:t>
      </w:r>
      <w:r w:rsidRPr="00597B6E">
        <w:rPr>
          <w:rFonts w:ascii="Palatino Linotype" w:hAnsi="Palatino Linotype" w:cs="Trebuchet MS"/>
          <w:color w:val="C00000"/>
          <w:lang w:eastAsia="el-GR"/>
        </w:rPr>
        <w:t>του δουκός</w:t>
      </w:r>
      <w:r w:rsidRPr="00597B6E">
        <w:rPr>
          <w:rFonts w:ascii="Palatino Linotype" w:hAnsi="Palatino Linotype"/>
          <w:color w:val="C00000"/>
          <w:lang w:eastAsia="el-GR"/>
        </w:rPr>
        <w:t xml:space="preserve">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ώφθης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Ευφημιανού, του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λέπρας ζοφεράς, τρυχομένου </w:t>
      </w:r>
      <w:r w:rsidRPr="00597B6E">
        <w:rPr>
          <w:rFonts w:ascii="Palatino Linotype" w:hAnsi="Palatino Linotype" w:cs="Arial"/>
          <w:color w:val="C00000"/>
          <w:lang w:eastAsia="el-GR"/>
        </w:rPr>
        <w:t>Αθλητά</w:t>
      </w:r>
      <w:r w:rsidRPr="00597B6E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/>
          <w:color w:val="C00000"/>
          <w:lang w:eastAsia="el-GR"/>
        </w:rPr>
        <w:t xml:space="preserve">Κατευνάσας πειρασμούς,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ασιγήτω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προσευχή,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ω </w:t>
      </w:r>
      <w:r w:rsidRPr="00597B6E">
        <w:rPr>
          <w:rFonts w:ascii="Palatino Linotype" w:hAnsi="Palatino Linotype"/>
          <w:color w:val="C00000"/>
          <w:lang w:eastAsia="el-GR"/>
        </w:rPr>
        <w:t xml:space="preserve">Νικόλαε σαρκός,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ώφθης </w:t>
      </w:r>
      <w:r w:rsidRPr="00597B6E">
        <w:rPr>
          <w:rFonts w:ascii="Palatino Linotype" w:hAnsi="Palatino Linotype" w:cs="Trebuchet MS"/>
          <w:color w:val="C00000"/>
          <w:lang w:eastAsia="el-GR"/>
        </w:rPr>
        <w:t>χάριτος ναός.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/>
          <w:color w:val="C00000"/>
          <w:lang w:eastAsia="el-GR"/>
        </w:rPr>
        <w:t xml:space="preserve">Λαμπρυνθείς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μαρμαρυγαίς, πίστεως και προσευχής, την ζοφώδη του </w:t>
      </w:r>
      <w:r w:rsidRPr="00597B6E">
        <w:rPr>
          <w:rFonts w:ascii="Palatino Linotype" w:hAnsi="Palatino Linotype" w:cs="Arial"/>
          <w:color w:val="C00000"/>
          <w:lang w:eastAsia="el-GR"/>
        </w:rPr>
        <w:t>εχθρού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97B6E">
        <w:rPr>
          <w:rFonts w:ascii="Palatino Linotype" w:hAnsi="Palatino Linotype" w:cs="Arial"/>
          <w:color w:val="C00000"/>
          <w:lang w:eastAsia="el-GR"/>
        </w:rPr>
        <w:t>απεδίωκας αχλύν</w:t>
      </w:r>
      <w:r w:rsidRPr="00597B6E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/>
          <w:color w:val="C00000"/>
          <w:lang w:eastAsia="el-GR"/>
        </w:rPr>
        <w:t xml:space="preserve">Μεγαλύνομεν της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σης, καρτερίας </w:t>
      </w:r>
      <w:r w:rsidRPr="00597B6E">
        <w:rPr>
          <w:rFonts w:ascii="Palatino Linotype" w:hAnsi="Palatino Linotype"/>
          <w:color w:val="C00000"/>
          <w:lang w:eastAsia="el-GR"/>
        </w:rPr>
        <w:t xml:space="preserve">το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στερρόν, οι προστάτην </w:t>
      </w:r>
      <w:r w:rsidRPr="00597B6E">
        <w:rPr>
          <w:rFonts w:ascii="Palatino Linotype" w:hAnsi="Palatino Linotype" w:cs="Arial"/>
          <w:color w:val="C00000"/>
          <w:lang w:eastAsia="el-GR"/>
        </w:rPr>
        <w:t>ασφαλή</w:t>
      </w:r>
      <w:r w:rsidRPr="00597B6E">
        <w:rPr>
          <w:rFonts w:ascii="Palatino Linotype" w:hAnsi="Palatino Linotype" w:cs="Trebuchet MS"/>
          <w:color w:val="C00000"/>
          <w:lang w:eastAsia="el-GR"/>
        </w:rPr>
        <w:t>, κεκτημένοι σε πιστοί.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/>
          <w:color w:val="C00000"/>
          <w:lang w:eastAsia="el-GR"/>
        </w:rPr>
        <w:t xml:space="preserve">Νικολάου του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κλεινού, χρυσοπτέρυγος πτηνού, του σκηνούντος </w:t>
      </w:r>
      <w:r w:rsidRPr="00597B6E">
        <w:rPr>
          <w:rFonts w:ascii="Palatino Linotype" w:hAnsi="Palatino Linotype" w:cs="Arial"/>
          <w:color w:val="C00000"/>
          <w:lang w:eastAsia="el-GR"/>
        </w:rPr>
        <w:t>εν Εδέμ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97B6E">
        <w:rPr>
          <w:rFonts w:ascii="Palatino Linotype" w:hAnsi="Palatino Linotype" w:cs="Arial"/>
          <w:color w:val="C00000"/>
          <w:lang w:eastAsia="el-GR"/>
        </w:rPr>
        <w:t>αρωγήν ανευφημώ</w:t>
      </w:r>
      <w:r w:rsidRPr="00597B6E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/>
          <w:color w:val="C00000"/>
          <w:lang w:eastAsia="el-GR"/>
        </w:rPr>
        <w:t xml:space="preserve">Ξενωθείς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των γεηρών, πόθω σου θεοφιλεί, τοις Βουνένων </w:t>
      </w:r>
      <w:r w:rsidRPr="00597B6E">
        <w:rPr>
          <w:rFonts w:ascii="Palatino Linotype" w:hAnsi="Palatino Linotype" w:cs="Arial"/>
          <w:color w:val="C00000"/>
          <w:lang w:eastAsia="el-GR"/>
        </w:rPr>
        <w:t>ασκητικαίς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, προσεχώρησας </w:t>
      </w:r>
      <w:r w:rsidRPr="00597B6E">
        <w:rPr>
          <w:rFonts w:ascii="Palatino Linotype" w:hAnsi="Palatino Linotype" w:cs="Arial"/>
          <w:color w:val="C00000"/>
          <w:lang w:eastAsia="el-GR"/>
        </w:rPr>
        <w:t>εκών</w:t>
      </w:r>
      <w:r w:rsidRPr="00597B6E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 w:cs="Arial"/>
          <w:color w:val="C00000"/>
          <w:lang w:eastAsia="el-GR"/>
        </w:rPr>
        <w:t xml:space="preserve">Ολοτρόπως </w:t>
      </w:r>
      <w:r w:rsidRPr="00597B6E">
        <w:rPr>
          <w:rFonts w:ascii="Palatino Linotype" w:hAnsi="Palatino Linotype"/>
          <w:color w:val="C00000"/>
          <w:lang w:eastAsia="el-GR"/>
        </w:rPr>
        <w:t xml:space="preserve">τω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Θεώ,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ανακείμενος </w:t>
      </w:r>
      <w:r w:rsidRPr="00597B6E">
        <w:rPr>
          <w:rFonts w:ascii="Palatino Linotype" w:hAnsi="Palatino Linotype"/>
          <w:color w:val="C00000"/>
          <w:lang w:eastAsia="el-GR"/>
        </w:rPr>
        <w:t xml:space="preserve">σοφέ,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ώφθης έμψυχος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ναός, θεαρέστου </w:t>
      </w:r>
      <w:r w:rsidRPr="00597B6E">
        <w:rPr>
          <w:rFonts w:ascii="Palatino Linotype" w:hAnsi="Palatino Linotype" w:cs="Arial"/>
          <w:color w:val="C00000"/>
          <w:lang w:eastAsia="el-GR"/>
        </w:rPr>
        <w:t>αρωγής</w:t>
      </w:r>
      <w:r w:rsidRPr="00597B6E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/>
          <w:color w:val="C00000"/>
          <w:lang w:eastAsia="el-GR"/>
        </w:rPr>
        <w:t xml:space="preserve">Πλήρης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άτρωτε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χαράς,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εκεντήθης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την πλευράν,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97B6E">
        <w:rPr>
          <w:rFonts w:ascii="Palatino Linotype" w:hAnsi="Palatino Linotype" w:cs="Trebuchet MS"/>
          <w:color w:val="C00000"/>
          <w:lang w:eastAsia="el-GR"/>
        </w:rPr>
        <w:t>Βουνένων τοις δρυμοίς, αίνον πέμπων τω Θεώ.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 w:cs="Arial"/>
          <w:color w:val="C00000"/>
          <w:lang w:eastAsia="el-GR"/>
        </w:rPr>
        <w:t xml:space="preserve">Ρείθροις </w:t>
      </w:r>
      <w:r w:rsidRPr="00597B6E">
        <w:rPr>
          <w:rFonts w:ascii="Palatino Linotype" w:hAnsi="Palatino Linotype"/>
          <w:color w:val="C00000"/>
          <w:lang w:eastAsia="el-GR"/>
        </w:rPr>
        <w:t xml:space="preserve">σου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των διδαχών,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ήρδευσας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την σην φρουράν, και προς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ένθεον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ζωήν,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ίθυνας </w:t>
      </w:r>
      <w:r w:rsidRPr="00597B6E">
        <w:rPr>
          <w:rFonts w:ascii="Palatino Linotype" w:hAnsi="Palatino Linotype" w:cs="Trebuchet MS"/>
          <w:color w:val="C00000"/>
          <w:lang w:eastAsia="el-GR"/>
        </w:rPr>
        <w:t>αυτήν κλυτέ.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/>
          <w:color w:val="C00000"/>
          <w:lang w:eastAsia="el-GR"/>
        </w:rPr>
        <w:t xml:space="preserve">Στέφος νίκης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χειρών, δεδεγμένος του Θεού, συν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Αγγέλων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τοις χοροίς, χαίρεις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97B6E">
        <w:rPr>
          <w:rFonts w:ascii="Palatino Linotype" w:hAnsi="Palatino Linotype" w:cs="Trebuchet MS"/>
          <w:color w:val="C00000"/>
          <w:lang w:eastAsia="el-GR"/>
        </w:rPr>
        <w:t>τοις ουρανοίς.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/>
          <w:color w:val="C00000"/>
          <w:lang w:eastAsia="el-GR"/>
        </w:rPr>
        <w:t xml:space="preserve">Τρίβον την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597B6E">
        <w:rPr>
          <w:rFonts w:ascii="Palatino Linotype" w:hAnsi="Palatino Linotype" w:cs="Arial"/>
          <w:color w:val="C00000"/>
          <w:lang w:eastAsia="el-GR"/>
        </w:rPr>
        <w:t>αθλητών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Οσίων εν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ταυτώ, διανύσας θεϊκής, δόξης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έτυχες </w:t>
      </w:r>
      <w:r w:rsidRPr="00597B6E">
        <w:rPr>
          <w:rFonts w:ascii="Palatino Linotype" w:hAnsi="Palatino Linotype" w:cs="Trebuchet MS"/>
          <w:color w:val="C00000"/>
          <w:lang w:eastAsia="el-GR"/>
        </w:rPr>
        <w:t>σεμνέ.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 w:cs="Arial"/>
          <w:color w:val="C00000"/>
          <w:lang w:eastAsia="el-GR"/>
        </w:rPr>
        <w:t xml:space="preserve">Υπέρ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πάσας καρτερέ, τας </w:t>
      </w:r>
      <w:r w:rsidRPr="00597B6E">
        <w:rPr>
          <w:rFonts w:ascii="Palatino Linotype" w:hAnsi="Palatino Linotype" w:cs="Arial"/>
          <w:color w:val="C00000"/>
          <w:lang w:eastAsia="el-GR"/>
        </w:rPr>
        <w:t>ηλίου αστραπάς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, καταυγάζεις τας ψυχάς, των τιμώντων σε </w:t>
      </w:r>
      <w:r w:rsidRPr="00597B6E">
        <w:rPr>
          <w:rFonts w:ascii="Palatino Linotype" w:hAnsi="Palatino Linotype" w:cs="Arial"/>
          <w:color w:val="C00000"/>
          <w:lang w:eastAsia="el-GR"/>
        </w:rPr>
        <w:t>αεί</w:t>
      </w:r>
      <w:r w:rsidRPr="00597B6E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/>
          <w:color w:val="C00000"/>
          <w:lang w:eastAsia="el-GR"/>
        </w:rPr>
        <w:t xml:space="preserve">Φυλακτήριον </w:t>
      </w:r>
      <w:r w:rsidRPr="00597B6E">
        <w:rPr>
          <w:rFonts w:ascii="Palatino Linotype" w:hAnsi="Palatino Linotype" w:cs="Arial"/>
          <w:color w:val="C00000"/>
          <w:lang w:eastAsia="el-GR"/>
        </w:rPr>
        <w:t>ημών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, πέλεις πάντων των πιστώς,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ω </w:t>
      </w:r>
      <w:r w:rsidRPr="00597B6E">
        <w:rPr>
          <w:rFonts w:ascii="Palatino Linotype" w:hAnsi="Palatino Linotype"/>
          <w:color w:val="C00000"/>
          <w:lang w:eastAsia="el-GR"/>
        </w:rPr>
        <w:t>Νικόλαε σαφώς</w:t>
      </w:r>
      <w:r w:rsidRPr="00597B6E">
        <w:rPr>
          <w:rFonts w:ascii="Palatino Linotype" w:hAnsi="Palatino Linotype" w:cs="Trebuchet MS"/>
          <w:color w:val="C00000"/>
          <w:lang w:eastAsia="el-GR"/>
        </w:rPr>
        <w:t>, γεραιρόντων σην θανήν.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/>
          <w:color w:val="C00000"/>
          <w:lang w:eastAsia="el-GR"/>
        </w:rPr>
        <w:t xml:space="preserve">Χελιδών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Χριστού τερπνή,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τω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έαρος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καιρώ, τους πιστούς χαροποιείς,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αρετών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σου ταις </w:t>
      </w:r>
      <w:r w:rsidRPr="00597B6E">
        <w:rPr>
          <w:rFonts w:ascii="Palatino Linotype" w:hAnsi="Palatino Linotype" w:cs="Arial"/>
          <w:color w:val="C00000"/>
          <w:lang w:eastAsia="el-GR"/>
        </w:rPr>
        <w:t>ωδαίς</w:t>
      </w:r>
      <w:r w:rsidRPr="00597B6E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597B6E" w:rsidRDefault="00FF31D2" w:rsidP="00597B6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97B6E">
        <w:rPr>
          <w:rFonts w:ascii="Palatino Linotype" w:hAnsi="Palatino Linotype"/>
          <w:b/>
          <w:i/>
          <w:color w:val="C00000"/>
          <w:lang w:eastAsia="el-GR"/>
        </w:rPr>
        <w:t>Δόξα. Τριαδικόν.</w:t>
      </w:r>
    </w:p>
    <w:p w:rsidR="00FF31D2" w:rsidRPr="00597B6E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/>
          <w:color w:val="C00000"/>
          <w:lang w:eastAsia="el-GR"/>
        </w:rPr>
        <w:t>Ψάλλοντές Σε μυστικώς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υπερύμνητε </w:t>
      </w:r>
      <w:r w:rsidRPr="00597B6E">
        <w:rPr>
          <w:rFonts w:ascii="Palatino Linotype" w:hAnsi="Palatino Linotype" w:cs="Trebuchet MS"/>
          <w:color w:val="C00000"/>
          <w:lang w:eastAsia="el-GR"/>
        </w:rPr>
        <w:t>Τριας, συν Πατρί τε και Υιώ, Πνεύμα μέλπομεν σεπτόν.</w:t>
      </w:r>
    </w:p>
    <w:p w:rsidR="00FF31D2" w:rsidRPr="00597B6E" w:rsidRDefault="00FF31D2" w:rsidP="00597B6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97B6E">
        <w:rPr>
          <w:rFonts w:ascii="Palatino Linotype" w:hAnsi="Palatino Linotype"/>
          <w:b/>
          <w:i/>
          <w:color w:val="C00000"/>
          <w:lang w:eastAsia="el-GR"/>
        </w:rPr>
        <w:t xml:space="preserve">Και </w:t>
      </w:r>
      <w:r w:rsidRPr="00597B6E">
        <w:rPr>
          <w:rFonts w:ascii="Palatino Linotype" w:hAnsi="Palatino Linotype" w:cs="Trebuchet MS"/>
          <w:b/>
          <w:i/>
          <w:color w:val="C00000"/>
          <w:lang w:eastAsia="el-GR"/>
        </w:rPr>
        <w:t>νυν. Θεοτοκίον.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597B6E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597B6E">
        <w:rPr>
          <w:rFonts w:ascii="Palatino Linotype" w:hAnsi="Palatino Linotype"/>
          <w:color w:val="C00000"/>
          <w:lang w:eastAsia="el-GR"/>
        </w:rPr>
        <w:t xml:space="preserve">μητέρα </w:t>
      </w:r>
      <w:r w:rsidRPr="00597B6E">
        <w:rPr>
          <w:rFonts w:ascii="Palatino Linotype" w:hAnsi="Palatino Linotype" w:cs="Arial"/>
          <w:color w:val="C00000"/>
          <w:lang w:eastAsia="el-GR"/>
        </w:rPr>
        <w:t>άγκαλή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, του των </w:t>
      </w:r>
      <w:r w:rsidRPr="00597B6E">
        <w:rPr>
          <w:rFonts w:ascii="Palatino Linotype" w:hAnsi="Palatino Linotype" w:cs="Arial"/>
          <w:color w:val="C00000"/>
          <w:lang w:eastAsia="el-GR"/>
        </w:rPr>
        <w:t xml:space="preserve">όλων </w:t>
      </w:r>
      <w:r w:rsidRPr="00597B6E">
        <w:rPr>
          <w:rFonts w:ascii="Palatino Linotype" w:hAnsi="Palatino Linotype" w:cs="Trebuchet MS"/>
          <w:color w:val="C00000"/>
          <w:lang w:eastAsia="el-GR"/>
        </w:rPr>
        <w:t xml:space="preserve">Λυτρωτού, σε δοξάζομεν </w:t>
      </w:r>
      <w:r w:rsidRPr="00597B6E">
        <w:rPr>
          <w:rFonts w:ascii="Palatino Linotype" w:hAnsi="Palatino Linotype" w:cs="Arial"/>
          <w:color w:val="C00000"/>
          <w:lang w:eastAsia="el-GR"/>
        </w:rPr>
        <w:t>Αγνή</w:t>
      </w:r>
      <w:r w:rsidRPr="00597B6E">
        <w:rPr>
          <w:rFonts w:ascii="Palatino Linotype" w:hAnsi="Palatino Linotype" w:cs="Trebuchet MS"/>
          <w:color w:val="C00000"/>
          <w:lang w:eastAsia="el-GR"/>
        </w:rPr>
        <w:t>, μυροθήκη θεϊκή.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97B6E" w:rsidRDefault="00FF31D2" w:rsidP="00597B6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97B6E">
        <w:rPr>
          <w:rFonts w:ascii="Palatino Linotype" w:hAnsi="Palatino Linotype"/>
          <w:b/>
          <w:color w:val="C00000"/>
          <w:lang w:eastAsia="el-GR"/>
        </w:rPr>
        <w:t>ΜΙΚΡΟΣ ΑΓΙΑΣΜΟΣ</w:t>
      </w:r>
    </w:p>
    <w:p w:rsidR="00FF31D2" w:rsidRPr="00937BA3" w:rsidRDefault="00FF31D2" w:rsidP="00937BA3">
      <w:pPr>
        <w:spacing w:after="0" w:line="360" w:lineRule="auto"/>
        <w:jc w:val="both"/>
        <w:rPr>
          <w:rFonts w:ascii="Palatino Linotype" w:hAnsi="Palatino Linotype"/>
          <w:color w:val="CCCCCC"/>
          <w:lang w:eastAsia="el-GR"/>
        </w:rPr>
      </w:pPr>
    </w:p>
    <w:p w:rsidR="00FF31D2" w:rsidRDefault="00FF31D2" w:rsidP="00597B6E">
      <w:pPr>
        <w:spacing w:after="0" w:line="360" w:lineRule="auto"/>
        <w:jc w:val="center"/>
        <w:rPr>
          <w:rFonts w:ascii="Palatino Linotype" w:hAnsi="Palatino Linotype" w:cs="Trebuchet MS"/>
          <w:i/>
          <w:color w:val="C00000"/>
          <w:lang w:eastAsia="el-GR"/>
        </w:rPr>
      </w:pPr>
      <w:r w:rsidRPr="00937BA3">
        <w:rPr>
          <w:rFonts w:ascii="Palatino Linotype" w:hAnsi="Palatino Linotype"/>
          <w:i/>
          <w:color w:val="C00000"/>
          <w:lang w:eastAsia="el-GR"/>
        </w:rPr>
        <w:t xml:space="preserve">Ευλογήσαντος </w:t>
      </w:r>
      <w:r w:rsidRPr="00937BA3">
        <w:rPr>
          <w:rFonts w:ascii="Palatino Linotype" w:hAnsi="Palatino Linotype" w:cs="Trebuchet MS"/>
          <w:i/>
          <w:color w:val="C00000"/>
          <w:lang w:eastAsia="el-GR"/>
        </w:rPr>
        <w:t xml:space="preserve">του </w:t>
      </w:r>
      <w:r w:rsidRPr="00937BA3">
        <w:rPr>
          <w:rFonts w:ascii="Palatino Linotype" w:hAnsi="Palatino Linotype" w:cs="Arial"/>
          <w:i/>
          <w:color w:val="C00000"/>
          <w:lang w:eastAsia="el-GR"/>
        </w:rPr>
        <w:t>ιερέως</w:t>
      </w:r>
      <w:r w:rsidRPr="00937BA3">
        <w:rPr>
          <w:rFonts w:ascii="Palatino Linotype" w:hAnsi="Palatino Linotype" w:cs="Trebuchet MS"/>
          <w:i/>
          <w:color w:val="C00000"/>
          <w:lang w:eastAsia="el-GR"/>
        </w:rPr>
        <w:t xml:space="preserve">, το Κύριε εισάκουσον, μεθ’ </w:t>
      </w:r>
      <w:r w:rsidRPr="00937BA3">
        <w:rPr>
          <w:rFonts w:ascii="Palatino Linotype" w:hAnsi="Palatino Linotype" w:cs="Arial"/>
          <w:i/>
          <w:color w:val="C00000"/>
          <w:lang w:eastAsia="el-GR"/>
        </w:rPr>
        <w:t xml:space="preserve">ο </w:t>
      </w:r>
      <w:r w:rsidRPr="00937BA3">
        <w:rPr>
          <w:rFonts w:ascii="Palatino Linotype" w:hAnsi="Palatino Linotype" w:cs="Trebuchet MS"/>
          <w:i/>
          <w:color w:val="C00000"/>
          <w:lang w:eastAsia="el-GR"/>
        </w:rPr>
        <w:t xml:space="preserve">το Θεός Κύριος και τα </w:t>
      </w:r>
      <w:r w:rsidRPr="00937BA3">
        <w:rPr>
          <w:rFonts w:ascii="Palatino Linotype" w:hAnsi="Palatino Linotype" w:cs="Arial"/>
          <w:i/>
          <w:color w:val="C00000"/>
          <w:lang w:eastAsia="el-GR"/>
        </w:rPr>
        <w:t>εξής</w:t>
      </w:r>
      <w:r w:rsidRPr="00937BA3">
        <w:rPr>
          <w:rFonts w:ascii="Palatino Linotype" w:hAnsi="Palatino Linotype" w:cs="Trebuchet MS"/>
          <w:i/>
          <w:color w:val="C00000"/>
          <w:lang w:eastAsia="el-GR"/>
        </w:rPr>
        <w:t xml:space="preserve">: </w:t>
      </w:r>
    </w:p>
    <w:p w:rsidR="00FF31D2" w:rsidRDefault="00FF31D2" w:rsidP="00597B6E">
      <w:pPr>
        <w:spacing w:after="0" w:line="360" w:lineRule="auto"/>
        <w:jc w:val="center"/>
        <w:rPr>
          <w:rFonts w:ascii="Palatino Linotype" w:hAnsi="Palatino Linotype" w:cs="Trebuchet MS"/>
          <w:i/>
          <w:color w:val="C00000"/>
          <w:lang w:eastAsia="el-GR"/>
        </w:rPr>
      </w:pPr>
    </w:p>
    <w:p w:rsidR="00FF31D2" w:rsidRPr="00597B6E" w:rsidRDefault="00FF31D2" w:rsidP="00597B6E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597B6E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597B6E">
        <w:rPr>
          <w:rFonts w:ascii="Palatino Linotype" w:hAnsi="Palatino Linotype" w:cs="Trebuchet MS"/>
          <w:b/>
          <w:i/>
          <w:color w:val="C00000"/>
          <w:lang w:eastAsia="el-GR"/>
        </w:rPr>
        <w:t>δ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597B6E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Τη Θεοτόκω </w:t>
      </w:r>
      <w:r w:rsidRPr="00597B6E">
        <w:rPr>
          <w:rFonts w:ascii="Palatino Linotype" w:hAnsi="Palatino Linotype" w:cs="Arial"/>
          <w:b/>
          <w:i/>
          <w:color w:val="C00000"/>
          <w:lang w:eastAsia="el-GR"/>
        </w:rPr>
        <w:t>εκτενώς</w:t>
      </w:r>
      <w:r w:rsidRPr="00597B6E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Του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Αθλοφόρου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τω ναώ νυν προσδράμωμεν, και τη σεπτή αυτού εικόνι προσπέσωμεν, οι στένοντες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θλίψεσι και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άχθει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δεινώ, κράζοντες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απαύγασμα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παμφαές των Βουνένων, πλήρωσον </w:t>
      </w:r>
      <w:r w:rsidRPr="007969EB">
        <w:rPr>
          <w:rFonts w:ascii="Palatino Linotype" w:hAnsi="Palatino Linotype"/>
          <w:color w:val="C00000"/>
          <w:lang w:eastAsia="el-GR"/>
        </w:rPr>
        <w:t xml:space="preserve">Νικόλαε τα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αιτήματα πάντων, των σε θερμόν </w:t>
      </w:r>
      <w:r w:rsidRPr="007969EB">
        <w:rPr>
          <w:rFonts w:ascii="Palatino Linotype" w:hAnsi="Palatino Linotype" w:cs="Arial"/>
          <w:color w:val="C00000"/>
          <w:lang w:eastAsia="el-GR"/>
        </w:rPr>
        <w:t>εχόντων αρωγόν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ους και συντήρει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νόσων </w:t>
      </w:r>
      <w:r w:rsidRPr="007969EB">
        <w:rPr>
          <w:rFonts w:ascii="Palatino Linotype" w:hAnsi="Palatino Linotype" w:cs="Arial"/>
          <w:color w:val="C00000"/>
          <w:lang w:eastAsia="el-GR"/>
        </w:rPr>
        <w:t>απήμονας</w:t>
      </w:r>
      <w:r w:rsidRPr="007969EB">
        <w:rPr>
          <w:rFonts w:ascii="Palatino Linotype" w:hAnsi="Palatino Linotype"/>
          <w:color w:val="C00000"/>
          <w:lang w:eastAsia="el-GR"/>
        </w:rPr>
        <w:t>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/>
          <w:b/>
          <w:i/>
          <w:color w:val="C00000"/>
          <w:lang w:eastAsia="el-GR"/>
        </w:rPr>
        <w:t>Δόξα.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ευεργέτην σε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υμνούμεν </w:t>
      </w:r>
      <w:r w:rsidRPr="007969EB">
        <w:rPr>
          <w:rFonts w:ascii="Palatino Linotype" w:hAnsi="Palatino Linotype"/>
          <w:color w:val="C00000"/>
          <w:lang w:eastAsia="el-GR"/>
        </w:rPr>
        <w:t xml:space="preserve">Νικόλαε, οι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καθ’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εκάστην εκ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δεινών πιεζόμενοι, και ταπεινώς προστρέχοντες τη ση κραταιά, σκέπη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ανακράζοντες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στρατηλάτα Κυρίου,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άπασαν απέλασον εχθρικήν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πανουργίαν, και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κινδύνων πάντας </w:t>
      </w:r>
      <w:r w:rsidRPr="007969EB">
        <w:rPr>
          <w:rFonts w:ascii="Palatino Linotype" w:hAnsi="Palatino Linotype" w:cs="Arial"/>
          <w:color w:val="C00000"/>
          <w:lang w:eastAsia="el-GR"/>
        </w:rPr>
        <w:t>ασινείς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τους σους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ικέτας αείποτε </w:t>
      </w:r>
      <w:r w:rsidRPr="007969EB">
        <w:rPr>
          <w:rFonts w:ascii="Palatino Linotype" w:hAnsi="Palatino Linotype"/>
          <w:color w:val="C00000"/>
          <w:lang w:eastAsia="el-GR"/>
        </w:rPr>
        <w:t>τήρησον.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i/>
          <w:color w:val="C00000"/>
          <w:lang w:eastAsia="el-GR"/>
        </w:rPr>
        <w:t xml:space="preserve">Και </w:t>
      </w:r>
      <w:r w:rsidRPr="007969EB">
        <w:rPr>
          <w:rFonts w:ascii="Palatino Linotype" w:hAnsi="Palatino Linotype" w:cs="Trebuchet MS"/>
          <w:i/>
          <w:color w:val="C00000"/>
          <w:lang w:eastAsia="el-GR"/>
        </w:rPr>
        <w:t>νυν. Θεοτοκίον.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Ου </w:t>
      </w:r>
      <w:r w:rsidRPr="007969EB">
        <w:rPr>
          <w:rFonts w:ascii="Palatino Linotype" w:hAnsi="Palatino Linotype" w:cs="Trebuchet MS"/>
          <w:color w:val="C00000"/>
          <w:lang w:eastAsia="el-GR"/>
        </w:rPr>
        <w:t>σιωπήσομέν ποτε...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 w:cs="Arial"/>
          <w:i/>
          <w:color w:val="C00000"/>
          <w:lang w:eastAsia="el-GR"/>
        </w:rPr>
        <w:t xml:space="preserve">Ο </w:t>
      </w:r>
      <w:r w:rsidRPr="007969EB">
        <w:rPr>
          <w:rFonts w:ascii="Palatino Linotype" w:hAnsi="Palatino Linotype" w:cs="Trebuchet MS"/>
          <w:i/>
          <w:color w:val="C00000"/>
          <w:lang w:eastAsia="el-GR"/>
        </w:rPr>
        <w:t xml:space="preserve">Ν  ψαλμός, και τα </w:t>
      </w:r>
      <w:r w:rsidRPr="007969EB">
        <w:rPr>
          <w:rFonts w:ascii="Palatino Linotype" w:hAnsi="Palatino Linotype" w:cs="Arial"/>
          <w:i/>
          <w:color w:val="C00000"/>
          <w:lang w:eastAsia="el-GR"/>
        </w:rPr>
        <w:t xml:space="preserve">εξής </w:t>
      </w:r>
      <w:r w:rsidRPr="007969EB">
        <w:rPr>
          <w:rFonts w:ascii="Palatino Linotype" w:hAnsi="Palatino Linotype" w:cs="Trebuchet MS"/>
          <w:i/>
          <w:color w:val="C00000"/>
          <w:lang w:eastAsia="el-GR"/>
        </w:rPr>
        <w:t xml:space="preserve">κατ’ </w:t>
      </w:r>
      <w:r w:rsidRPr="007969EB">
        <w:rPr>
          <w:rFonts w:ascii="Palatino Linotype" w:hAnsi="Palatino Linotype" w:cs="Arial"/>
          <w:i/>
          <w:color w:val="C00000"/>
          <w:lang w:eastAsia="el-GR"/>
        </w:rPr>
        <w:t xml:space="preserve">αλφάβητον </w:t>
      </w:r>
      <w:r w:rsidRPr="007969EB">
        <w:rPr>
          <w:rFonts w:ascii="Palatino Linotype" w:hAnsi="Palatino Linotype" w:cs="Trebuchet MS"/>
          <w:i/>
          <w:color w:val="C00000"/>
          <w:lang w:eastAsia="el-GR"/>
        </w:rPr>
        <w:t>Τροπάρια.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πλ. Β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Ο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Ειρμός.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το χαίρε δι’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Αγγέλου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δεξαμένη, και τεκούσα τον Κτίστην τον </w:t>
      </w:r>
      <w:r w:rsidRPr="007969EB">
        <w:rPr>
          <w:rFonts w:ascii="Palatino Linotype" w:hAnsi="Palatino Linotype" w:cs="Arial"/>
          <w:color w:val="C00000"/>
          <w:lang w:eastAsia="el-GR"/>
        </w:rPr>
        <w:t>ίδιον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Παρθένε σώζε, τους σε μεγαλύνοντας. </w:t>
      </w:r>
      <w:r w:rsidRPr="007969EB">
        <w:rPr>
          <w:rFonts w:ascii="Palatino Linotype" w:hAnsi="Palatino Linotype"/>
          <w:i/>
          <w:color w:val="C00000"/>
          <w:lang w:eastAsia="el-GR"/>
        </w:rPr>
        <w:t>(Δις).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Άγιε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του Θεού, </w:t>
      </w:r>
      <w:r w:rsidRPr="007969EB">
        <w:rPr>
          <w:rFonts w:ascii="Palatino Linotype" w:hAnsi="Palatino Linotype"/>
          <w:b/>
          <w:i/>
          <w:color w:val="C00000"/>
          <w:lang w:eastAsia="el-GR"/>
        </w:rPr>
        <w:t xml:space="preserve">πρέσβευε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 w:cs="Arial"/>
          <w:color w:val="C00000"/>
          <w:lang w:eastAsia="el-GR"/>
        </w:rPr>
        <w:t xml:space="preserve">Αρυόμενοι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σην χάριν </w:t>
      </w:r>
      <w:r w:rsidRPr="007969EB">
        <w:rPr>
          <w:rFonts w:ascii="Palatino Linotype" w:hAnsi="Palatino Linotype" w:cs="Arial"/>
          <w:color w:val="C00000"/>
          <w:lang w:eastAsia="el-GR"/>
        </w:rPr>
        <w:t>ανυμνούμεν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του Κυρίου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οπλίτα </w:t>
      </w:r>
      <w:r w:rsidRPr="007969EB">
        <w:rPr>
          <w:rFonts w:ascii="Palatino Linotype" w:hAnsi="Palatino Linotype"/>
          <w:color w:val="C00000"/>
          <w:lang w:eastAsia="el-GR"/>
        </w:rPr>
        <w:t xml:space="preserve">Νικόλαε, την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ένδοξόν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σου, και πάντιμον </w:t>
      </w:r>
      <w:r w:rsidRPr="007969EB">
        <w:rPr>
          <w:rFonts w:ascii="Palatino Linotype" w:hAnsi="Palatino Linotype" w:cs="Arial"/>
          <w:color w:val="C00000"/>
          <w:lang w:eastAsia="el-GR"/>
        </w:rPr>
        <w:t>άθλησιν</w:t>
      </w:r>
      <w:r w:rsidRPr="007969EB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Υπεραγία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Θεοτόκε, σώσον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ημάς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Βασιλέων Προφητών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7969EB">
        <w:rPr>
          <w:rFonts w:ascii="Palatino Linotype" w:hAnsi="Palatino Linotype" w:cs="Arial"/>
          <w:color w:val="C00000"/>
          <w:lang w:eastAsia="el-GR"/>
        </w:rPr>
        <w:t>Αποστόλων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και Μαρτύρων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υπάρχεις </w:t>
      </w:r>
      <w:r w:rsidRPr="007969EB">
        <w:rPr>
          <w:rFonts w:ascii="Palatino Linotype" w:hAnsi="Palatino Linotype" w:cs="Trebuchet MS"/>
          <w:color w:val="C00000"/>
          <w:lang w:eastAsia="el-GR"/>
        </w:rPr>
        <w:t>το καύχημα, και προστασία, του κόσμου Πανάμωμε.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Άγιε </w:t>
      </w:r>
      <w:r w:rsidRPr="007969EB">
        <w:rPr>
          <w:rFonts w:ascii="Palatino Linotype" w:hAnsi="Palatino Linotype"/>
          <w:b/>
          <w:i/>
          <w:color w:val="C00000"/>
          <w:lang w:eastAsia="el-GR"/>
        </w:rPr>
        <w:t xml:space="preserve">του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Θεού, πρέσβευε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Γεγηθότες οι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πιστοί </w:t>
      </w:r>
      <w:r w:rsidRPr="007969EB">
        <w:rPr>
          <w:rFonts w:ascii="Palatino Linotype" w:hAnsi="Palatino Linotype" w:cs="Arial"/>
          <w:color w:val="C00000"/>
          <w:lang w:eastAsia="el-GR"/>
        </w:rPr>
        <w:t>Οσιομάρτυς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τοις σοις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άθλοις </w:t>
      </w:r>
      <w:r w:rsidRPr="007969EB">
        <w:rPr>
          <w:rFonts w:ascii="Palatino Linotype" w:hAnsi="Palatino Linotype"/>
          <w:color w:val="C00000"/>
          <w:lang w:eastAsia="el-GR"/>
        </w:rPr>
        <w:t xml:space="preserve">Νικόλαε κράζομεν· παντοίας νόσου, </w:t>
      </w:r>
      <w:r w:rsidRPr="007969EB">
        <w:rPr>
          <w:rFonts w:ascii="Palatino Linotype" w:hAnsi="Palatino Linotype" w:cs="Arial"/>
          <w:color w:val="C00000"/>
          <w:lang w:eastAsia="el-GR"/>
        </w:rPr>
        <w:t>ημάς ελευθέρωσον</w:t>
      </w:r>
      <w:r w:rsidRPr="007969EB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Υπεραγία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Θεοτόκε, σώσον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ημάς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Δος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Χριστέ μου και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εμοί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τω </w:t>
      </w:r>
      <w:r w:rsidRPr="007969EB">
        <w:rPr>
          <w:rFonts w:ascii="Palatino Linotype" w:hAnsi="Palatino Linotype" w:cs="Arial"/>
          <w:color w:val="C00000"/>
          <w:lang w:eastAsia="el-GR"/>
        </w:rPr>
        <w:t>αναξίω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οφλημάτων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την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άφεσιν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δέομαι, της Σε τεκούσης, πρεσβείαις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7969EB">
        <w:rPr>
          <w:rFonts w:ascii="Palatino Linotype" w:hAnsi="Palatino Linotype"/>
          <w:color w:val="C00000"/>
          <w:lang w:eastAsia="el-GR"/>
        </w:rPr>
        <w:t>εύσπλαγχνος</w:t>
      </w:r>
      <w:r w:rsidRPr="007969EB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Άγιε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του Θεού, πρέσβευε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της πλάνης του δολίου θεοφόρε, θησαυρέ των Βουνένων </w:t>
      </w:r>
      <w:r w:rsidRPr="007969EB">
        <w:rPr>
          <w:rFonts w:ascii="Palatino Linotype" w:hAnsi="Palatino Linotype" w:cs="Arial"/>
          <w:color w:val="C00000"/>
          <w:lang w:eastAsia="el-GR"/>
        </w:rPr>
        <w:t>ανάγαγε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τους σους </w:t>
      </w:r>
      <w:r w:rsidRPr="007969EB">
        <w:rPr>
          <w:rFonts w:ascii="Palatino Linotype" w:hAnsi="Palatino Linotype" w:cs="Arial"/>
          <w:color w:val="C00000"/>
          <w:lang w:eastAsia="el-GR"/>
        </w:rPr>
        <w:t>ικέτας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969EB">
        <w:rPr>
          <w:rFonts w:ascii="Palatino Linotype" w:hAnsi="Palatino Linotype"/>
          <w:color w:val="C00000"/>
          <w:lang w:eastAsia="el-GR"/>
        </w:rPr>
        <w:t xml:space="preserve">Νικόλαε </w:t>
      </w:r>
      <w:r w:rsidRPr="007969EB">
        <w:rPr>
          <w:rFonts w:ascii="Palatino Linotype" w:hAnsi="Palatino Linotype" w:cs="Arial"/>
          <w:color w:val="C00000"/>
          <w:lang w:eastAsia="el-GR"/>
        </w:rPr>
        <w:t>ένδοξε</w:t>
      </w:r>
      <w:r w:rsidRPr="007969EB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Υπεραγία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Θεοτόκε, σώσον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ημάς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Ζώωσόν με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τεκούσα Ζωοδότην, και Σωτήρα και σώσον πρεσβείαις σου, ευλογημένη,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ελπίς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των ψυχών </w:t>
      </w:r>
      <w:r w:rsidRPr="007969EB">
        <w:rPr>
          <w:rFonts w:ascii="Palatino Linotype" w:hAnsi="Palatino Linotype" w:cs="Arial"/>
          <w:color w:val="C00000"/>
          <w:lang w:eastAsia="el-GR"/>
        </w:rPr>
        <w:t>ημών</w:t>
      </w:r>
      <w:r w:rsidRPr="007969EB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Άγιε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του Θεού, πρέσβευε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 w:cs="Arial"/>
          <w:color w:val="C00000"/>
          <w:lang w:eastAsia="el-GR"/>
        </w:rPr>
        <w:t xml:space="preserve">Ημεραίαν </w:t>
      </w:r>
      <w:r w:rsidRPr="007969EB">
        <w:rPr>
          <w:rFonts w:ascii="Palatino Linotype" w:hAnsi="Palatino Linotype" w:cs="Trebuchet MS"/>
          <w:color w:val="C00000"/>
          <w:lang w:eastAsia="el-GR"/>
        </w:rPr>
        <w:t>βιοτήν, θεόφρον δος μοι, τω θερμώς προσπέσοντι ση χάριτι, και λύσον τάχος, παθών μου σκοτόμαιναν.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Υπεραγία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Θεοτόκε, σώσον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ημάς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Θεοτόκε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τεκούσα δια λόγον,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υπέρ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λόγον τον Λόγον Πανύμνητε, αυτόν δυσώπει, σώσαι τας ψυχάς </w:t>
      </w:r>
      <w:r w:rsidRPr="007969EB">
        <w:rPr>
          <w:rFonts w:ascii="Palatino Linotype" w:hAnsi="Palatino Linotype" w:cs="Arial"/>
          <w:color w:val="C00000"/>
          <w:lang w:eastAsia="el-GR"/>
        </w:rPr>
        <w:t>ημών</w:t>
      </w:r>
      <w:r w:rsidRPr="007969EB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Άγιε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του Θεού, πρέσβευε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 w:cs="Arial"/>
          <w:color w:val="C00000"/>
          <w:lang w:eastAsia="el-GR"/>
        </w:rPr>
        <w:t xml:space="preserve">Ιατρείον ανεδείχθη ο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ναός σου, νοσημάτων ψυχής τε και σώματος, Βουνένων κλέος, παμμάκαρ </w:t>
      </w:r>
      <w:r w:rsidRPr="007969EB">
        <w:rPr>
          <w:rFonts w:ascii="Palatino Linotype" w:hAnsi="Palatino Linotype"/>
          <w:color w:val="C00000"/>
          <w:lang w:eastAsia="el-GR"/>
        </w:rPr>
        <w:t>Νικόλαε.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Υπεραγία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Θεοτόκε, σώσον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ημάς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Κατά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χρέος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εκβοώμέν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σοι το Χαίρε, Θεοτόκε </w:t>
      </w:r>
      <w:r w:rsidRPr="007969EB">
        <w:rPr>
          <w:rFonts w:ascii="Palatino Linotype" w:hAnsi="Palatino Linotype" w:cs="Arial"/>
          <w:color w:val="C00000"/>
          <w:lang w:eastAsia="el-GR"/>
        </w:rPr>
        <w:t>αγνή Αειπάρθενε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969EB">
        <w:rPr>
          <w:rFonts w:ascii="Palatino Linotype" w:hAnsi="Palatino Linotype" w:cs="Arial"/>
          <w:color w:val="C00000"/>
          <w:lang w:eastAsia="el-GR"/>
        </w:rPr>
        <w:t>εκδυσωπούντες</w:t>
      </w:r>
      <w:r w:rsidRPr="007969EB">
        <w:rPr>
          <w:rFonts w:ascii="Palatino Linotype" w:hAnsi="Palatino Linotype" w:cs="Trebuchet MS"/>
          <w:color w:val="C00000"/>
          <w:lang w:eastAsia="el-GR"/>
        </w:rPr>
        <w:t>, πρεσβείαις σου σώζεσθαι.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Άγιε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του Θεού, πρέσβευε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Λαμπρυνθείς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ταις των αιμάτων σου </w:t>
      </w:r>
      <w:r w:rsidRPr="007969EB">
        <w:rPr>
          <w:rFonts w:ascii="Palatino Linotype" w:hAnsi="Palatino Linotype" w:cs="Arial"/>
          <w:color w:val="C00000"/>
          <w:lang w:eastAsia="el-GR"/>
        </w:rPr>
        <w:t>ρανίσι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φως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εκλάμπεις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της χάριτος </w:t>
      </w:r>
      <w:r w:rsidRPr="007969EB">
        <w:rPr>
          <w:rFonts w:ascii="Palatino Linotype" w:hAnsi="Palatino Linotype" w:cs="Arial"/>
          <w:color w:val="C00000"/>
          <w:lang w:eastAsia="el-GR"/>
        </w:rPr>
        <w:t>άριστε</w:t>
      </w:r>
      <w:r w:rsidRPr="007969EB">
        <w:rPr>
          <w:rFonts w:ascii="Palatino Linotype" w:hAnsi="Palatino Linotype" w:cs="Trebuchet MS"/>
          <w:color w:val="C00000"/>
          <w:lang w:eastAsia="el-GR"/>
        </w:rPr>
        <w:t>, αυγάζων πάντας, τους πόθω τιμώντάς σε.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Υπεραγία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Θεοτόκε, σώσον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ημάς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Μη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παρίδης τας δεήσεις των σων δούλων, δυσωπούμεν Πανύμνητε Δέσποινα, </w:t>
      </w:r>
      <w:r w:rsidRPr="007969EB">
        <w:rPr>
          <w:rFonts w:ascii="Palatino Linotype" w:hAnsi="Palatino Linotype" w:cs="Arial"/>
          <w:color w:val="C00000"/>
          <w:lang w:eastAsia="el-GR"/>
        </w:rPr>
        <w:t>ίνα ρυσθώμεν</w:t>
      </w:r>
      <w:r w:rsidRPr="007969EB">
        <w:rPr>
          <w:rFonts w:ascii="Palatino Linotype" w:hAnsi="Palatino Linotype" w:cs="Trebuchet MS"/>
          <w:color w:val="C00000"/>
          <w:lang w:eastAsia="el-GR"/>
        </w:rPr>
        <w:t>, πάσης περιστάσεως.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Άγιε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του Θεού, πρέσβευε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Νεκρωθέντα με πολλή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τη </w:t>
      </w:r>
      <w:r w:rsidRPr="007969EB">
        <w:rPr>
          <w:rFonts w:ascii="Palatino Linotype" w:hAnsi="Palatino Linotype" w:cs="Arial"/>
          <w:color w:val="C00000"/>
          <w:lang w:eastAsia="el-GR"/>
        </w:rPr>
        <w:t>αμαρτία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σαις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εντεύξεσι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σπεύδω </w:t>
      </w:r>
      <w:r w:rsidRPr="007969EB">
        <w:rPr>
          <w:rFonts w:ascii="Palatino Linotype" w:hAnsi="Palatino Linotype"/>
          <w:color w:val="C00000"/>
          <w:lang w:eastAsia="el-GR"/>
        </w:rPr>
        <w:t xml:space="preserve">Νικόλαε, βοών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λιταίς σου, προς Κτίστην </w:t>
      </w:r>
      <w:r w:rsidRPr="007969EB">
        <w:rPr>
          <w:rFonts w:ascii="Palatino Linotype" w:hAnsi="Palatino Linotype"/>
          <w:color w:val="C00000"/>
          <w:lang w:eastAsia="el-GR"/>
        </w:rPr>
        <w:t xml:space="preserve">με </w:t>
      </w:r>
      <w:r w:rsidRPr="007969EB">
        <w:rPr>
          <w:rFonts w:ascii="Palatino Linotype" w:hAnsi="Palatino Linotype" w:cs="Trebuchet MS"/>
          <w:color w:val="C00000"/>
          <w:lang w:eastAsia="el-GR"/>
        </w:rPr>
        <w:t>ζώωσον.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Υπεραγία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Θεοτόκε, σώσον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ημάς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Ξένον θαύμα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το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σοι Θεοκυήτορ, δι’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ημάς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γαρ καθ’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ημάς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γεγέννηται,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πάντων Κτίστης,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σου και Θεός </w:t>
      </w:r>
      <w:r w:rsidRPr="007969EB">
        <w:rPr>
          <w:rFonts w:ascii="Palatino Linotype" w:hAnsi="Palatino Linotype" w:cs="Arial"/>
          <w:color w:val="C00000"/>
          <w:lang w:eastAsia="el-GR"/>
        </w:rPr>
        <w:t>ημών</w:t>
      </w:r>
      <w:r w:rsidRPr="007969EB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Άγιε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του Θεού, πρέσβευε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 w:cs="Arial"/>
          <w:color w:val="C00000"/>
          <w:lang w:eastAsia="el-GR"/>
        </w:rPr>
        <w:t xml:space="preserve">Οπλιτών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της παρατάξεως Κυρίου,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ανεδείχθης ακρότης </w:t>
      </w:r>
      <w:r w:rsidRPr="007969EB">
        <w:rPr>
          <w:rFonts w:ascii="Palatino Linotype" w:hAnsi="Palatino Linotype"/>
          <w:color w:val="C00000"/>
          <w:lang w:eastAsia="el-GR"/>
        </w:rPr>
        <w:t xml:space="preserve">Νικόλαε, και </w:t>
      </w:r>
      <w:r w:rsidRPr="007969EB">
        <w:rPr>
          <w:rFonts w:ascii="Palatino Linotype" w:hAnsi="Palatino Linotype" w:cs="Arial"/>
          <w:color w:val="C00000"/>
          <w:lang w:eastAsia="el-GR"/>
        </w:rPr>
        <w:t>ιαμάτων</w:t>
      </w:r>
      <w:r w:rsidRPr="007969EB">
        <w:rPr>
          <w:rFonts w:ascii="Palatino Linotype" w:hAnsi="Palatino Linotype"/>
          <w:color w:val="C00000"/>
          <w:lang w:eastAsia="el-GR"/>
        </w:rPr>
        <w:t xml:space="preserve">, χειμάρρους </w:t>
      </w:r>
      <w:r w:rsidRPr="007969EB">
        <w:rPr>
          <w:rFonts w:ascii="Palatino Linotype" w:hAnsi="Palatino Linotype" w:cs="Arial"/>
          <w:color w:val="C00000"/>
          <w:lang w:eastAsia="el-GR"/>
        </w:rPr>
        <w:t>αείρροος</w:t>
      </w:r>
      <w:r w:rsidRPr="007969EB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Υπεραγία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Θεοτόκε, σώσον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ημάς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Παναγία Θεοτόκε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τεκούσα, τον Σωτήρα κινδύνων διάσωσον, και πάσης </w:t>
      </w:r>
      <w:r w:rsidRPr="007969EB">
        <w:rPr>
          <w:rFonts w:ascii="Palatino Linotype" w:hAnsi="Palatino Linotype" w:cs="Arial"/>
          <w:color w:val="C00000"/>
          <w:lang w:eastAsia="el-GR"/>
        </w:rPr>
        <w:t>άλλης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ανάγκης </w:t>
      </w:r>
      <w:r w:rsidRPr="007969EB">
        <w:rPr>
          <w:rFonts w:ascii="Palatino Linotype" w:hAnsi="Palatino Linotype" w:cs="Trebuchet MS"/>
          <w:color w:val="C00000"/>
          <w:lang w:eastAsia="el-GR"/>
        </w:rPr>
        <w:t>τους δούλους σου.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Άγιε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του Θεού, πρέσβευε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 w:cs="Arial"/>
          <w:color w:val="C00000"/>
          <w:lang w:eastAsia="el-GR"/>
        </w:rPr>
        <w:t xml:space="preserve">Ράβδος ώφθη η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ση Μάρτυς προστασία, τον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αρχέκακον όφιν </w:t>
      </w:r>
      <w:r w:rsidRPr="007969EB">
        <w:rPr>
          <w:rFonts w:ascii="Palatino Linotype" w:hAnsi="Palatino Linotype" w:cs="Trebuchet MS"/>
          <w:color w:val="C00000"/>
          <w:lang w:eastAsia="el-GR"/>
        </w:rPr>
        <w:t>συντρίβουσα</w:t>
      </w:r>
      <w:r w:rsidRPr="007969EB">
        <w:rPr>
          <w:rFonts w:ascii="Palatino Linotype" w:hAnsi="Palatino Linotype"/>
          <w:color w:val="C00000"/>
          <w:lang w:eastAsia="el-GR"/>
        </w:rPr>
        <w:t xml:space="preserve">, και </w:t>
      </w:r>
      <w:r w:rsidRPr="007969EB">
        <w:rPr>
          <w:rFonts w:ascii="Palatino Linotype" w:hAnsi="Palatino Linotype" w:cs="Trebuchet MS"/>
          <w:color w:val="C00000"/>
          <w:lang w:eastAsia="el-GR"/>
        </w:rPr>
        <w:t>σωτηρίου, την τρίβον δεικνύουσα.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Υπεραγία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Θεοτόκε, σώσον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ημάς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Σώσον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πάντας ταις πρεσβείαις σου Παρθένε, τους εις σε Θεοτόκε προστρέχοντας, και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ρύσαι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πάσης,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ανάγκης </w:t>
      </w:r>
      <w:r w:rsidRPr="007969EB">
        <w:rPr>
          <w:rFonts w:ascii="Palatino Linotype" w:hAnsi="Palatino Linotype" w:cs="Trebuchet MS"/>
          <w:color w:val="C00000"/>
          <w:lang w:eastAsia="el-GR"/>
        </w:rPr>
        <w:t>και θλίψεως.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Άγιε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του Θεού, πρέσβευε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Τρυχομένων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αρωγός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7969EB">
        <w:rPr>
          <w:rFonts w:ascii="Palatino Linotype" w:hAnsi="Palatino Linotype" w:cs="Arial"/>
          <w:color w:val="C00000"/>
          <w:lang w:eastAsia="el-GR"/>
        </w:rPr>
        <w:t>αντιλήπτωρ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7969EB">
        <w:rPr>
          <w:rFonts w:ascii="Palatino Linotype" w:hAnsi="Palatino Linotype"/>
          <w:color w:val="C00000"/>
          <w:lang w:eastAsia="el-GR"/>
        </w:rPr>
        <w:t xml:space="preserve">πασχόντων θεράπων </w:t>
      </w:r>
      <w:r w:rsidRPr="007969EB">
        <w:rPr>
          <w:rFonts w:ascii="Palatino Linotype" w:hAnsi="Palatino Linotype" w:cs="Arial"/>
          <w:color w:val="C00000"/>
          <w:lang w:eastAsia="el-GR"/>
        </w:rPr>
        <w:t>ακοίμητος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εδείχθης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Μάρτυς, θεόφρον </w:t>
      </w:r>
      <w:r w:rsidRPr="007969EB">
        <w:rPr>
          <w:rFonts w:ascii="Palatino Linotype" w:hAnsi="Palatino Linotype"/>
          <w:color w:val="C00000"/>
          <w:lang w:eastAsia="el-GR"/>
        </w:rPr>
        <w:t>Νικόλαε.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Υπεραγία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Θεοτόκε, σώσον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ημάς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 w:cs="Arial"/>
          <w:color w:val="C00000"/>
          <w:lang w:eastAsia="el-GR"/>
        </w:rPr>
        <w:t xml:space="preserve">Υπό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πάντων δυσωπούμενος Οικτίρμον, των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Αγίων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και των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άνω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Τάξεων,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ιλάσθητί </w:t>
      </w:r>
      <w:r w:rsidRPr="007969EB">
        <w:rPr>
          <w:rFonts w:ascii="Palatino Linotype" w:hAnsi="Palatino Linotype" w:cs="Trebuchet MS"/>
          <w:color w:val="C00000"/>
          <w:lang w:eastAsia="el-GR"/>
        </w:rPr>
        <w:t>μοι, δια της τεκούσης Σε.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Άγιε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του Θεού, πρέσβευε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Φωτισμόν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αρρήτου </w:t>
      </w:r>
      <w:r w:rsidRPr="007969EB">
        <w:rPr>
          <w:rFonts w:ascii="Palatino Linotype" w:hAnsi="Palatino Linotype" w:cs="Trebuchet MS"/>
          <w:color w:val="C00000"/>
          <w:lang w:eastAsia="el-GR"/>
        </w:rPr>
        <w:t>δόξης πεπλησμένος</w:t>
      </w:r>
      <w:r w:rsidRPr="007969EB">
        <w:rPr>
          <w:rFonts w:ascii="Palatino Linotype" w:hAnsi="Palatino Linotype"/>
          <w:color w:val="C00000"/>
          <w:lang w:eastAsia="el-GR"/>
        </w:rPr>
        <w:t xml:space="preserve">, γεραρέ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την ψυχήν μου καταύγασον, και πάσης λύπης, </w:t>
      </w:r>
      <w:r w:rsidRPr="007969EB">
        <w:rPr>
          <w:rFonts w:ascii="Palatino Linotype" w:hAnsi="Palatino Linotype" w:cs="Arial"/>
          <w:color w:val="C00000"/>
          <w:lang w:eastAsia="el-GR"/>
        </w:rPr>
        <w:t>ομίχλην εκδίωξον</w:t>
      </w:r>
      <w:r w:rsidRPr="007969EB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Υπεραγία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Θεοτόκε, σώσον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ημάς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Χαίρε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όρος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χαίρε βάτε χαίρε πύλη, χαίρε κλίμαξ χαίρε θεία τράπεζα,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7969EB">
        <w:rPr>
          <w:rFonts w:ascii="Palatino Linotype" w:hAnsi="Palatino Linotype" w:cs="Trebuchet MS"/>
          <w:color w:val="C00000"/>
          <w:lang w:eastAsia="el-GR"/>
        </w:rPr>
        <w:t>πάντων χαίρε, βοήθεια Δέσποινα.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Άγιε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του Θεού, πρέσβευε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Ψαλτηρίω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και κιθάρα ευφημούντες, σου τους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άθλους </w:t>
      </w:r>
      <w:r w:rsidRPr="007969EB">
        <w:rPr>
          <w:rFonts w:ascii="Palatino Linotype" w:hAnsi="Palatino Linotype"/>
          <w:color w:val="C00000"/>
          <w:lang w:eastAsia="el-GR"/>
        </w:rPr>
        <w:t xml:space="preserve">Νικόλαε κράζων· λοιμώδους νόσου, </w:t>
      </w:r>
      <w:r w:rsidRPr="007969EB">
        <w:rPr>
          <w:rFonts w:ascii="Palatino Linotype" w:hAnsi="Palatino Linotype" w:cs="Arial"/>
          <w:color w:val="C00000"/>
          <w:lang w:eastAsia="el-GR"/>
        </w:rPr>
        <w:t>ημάς ελευθέρωσον</w:t>
      </w:r>
      <w:r w:rsidRPr="007969EB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7969EB" w:rsidRDefault="00FF31D2" w:rsidP="007969EB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 xml:space="preserve">Υπεραγία 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 xml:space="preserve">Θεοτόκε, σώσον </w:t>
      </w:r>
      <w:r w:rsidRPr="007969EB">
        <w:rPr>
          <w:rFonts w:ascii="Palatino Linotype" w:hAnsi="Palatino Linotype" w:cs="Arial"/>
          <w:b/>
          <w:i/>
          <w:color w:val="C00000"/>
          <w:lang w:eastAsia="el-GR"/>
        </w:rPr>
        <w:t>ημάς</w:t>
      </w:r>
      <w:r w:rsidRPr="007969EB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 w:cs="Arial"/>
          <w:color w:val="C00000"/>
          <w:lang w:eastAsia="el-GR"/>
        </w:rPr>
        <w:t xml:space="preserve">Ω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Παρθένε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τεκούσα τον Σωτήρα, και Δεσπότην του κόσμου και Κύριον, αυτόν δυσώπει, σώσαι τας ψυχάς </w:t>
      </w:r>
      <w:r w:rsidRPr="007969EB">
        <w:rPr>
          <w:rFonts w:ascii="Palatino Linotype" w:hAnsi="Palatino Linotype" w:cs="Arial"/>
          <w:color w:val="C00000"/>
          <w:lang w:eastAsia="el-GR"/>
        </w:rPr>
        <w:t>ημών</w:t>
      </w:r>
      <w:r w:rsidRPr="007969EB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i/>
          <w:color w:val="C00000"/>
          <w:lang w:eastAsia="el-GR"/>
        </w:rPr>
        <w:t xml:space="preserve">Σταυρέ </w:t>
      </w:r>
      <w:r w:rsidRPr="007969EB">
        <w:rPr>
          <w:rFonts w:ascii="Palatino Linotype" w:hAnsi="Palatino Linotype" w:cs="Trebuchet MS"/>
          <w:i/>
          <w:color w:val="C00000"/>
          <w:lang w:eastAsia="el-GR"/>
        </w:rPr>
        <w:t xml:space="preserve">του Χριστού σώσον </w:t>
      </w:r>
      <w:r w:rsidRPr="007969EB">
        <w:rPr>
          <w:rFonts w:ascii="Palatino Linotype" w:hAnsi="Palatino Linotype" w:cs="Arial"/>
          <w:i/>
          <w:color w:val="C00000"/>
          <w:lang w:eastAsia="el-GR"/>
        </w:rPr>
        <w:t xml:space="preserve">ημάς </w:t>
      </w:r>
      <w:r w:rsidRPr="007969EB">
        <w:rPr>
          <w:rFonts w:ascii="Palatino Linotype" w:hAnsi="Palatino Linotype" w:cs="Trebuchet MS"/>
          <w:i/>
          <w:color w:val="C00000"/>
          <w:lang w:eastAsia="el-GR"/>
        </w:rPr>
        <w:t>τη δυνάμει σου.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Τη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δυνάμει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Ελεήμον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του Σταυρού σου,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εκτροπάς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του νοός μου </w:t>
      </w:r>
      <w:r w:rsidRPr="007969EB">
        <w:rPr>
          <w:rFonts w:ascii="Palatino Linotype" w:hAnsi="Palatino Linotype" w:cs="Arial"/>
          <w:color w:val="C00000"/>
          <w:lang w:eastAsia="el-GR"/>
        </w:rPr>
        <w:t>απέλασον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7969EB">
        <w:rPr>
          <w:rFonts w:ascii="Palatino Linotype" w:hAnsi="Palatino Linotype" w:cs="Arial"/>
          <w:color w:val="C00000"/>
          <w:lang w:eastAsia="el-GR"/>
        </w:rPr>
        <w:t>οφλημάτων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παράσχου μοι </w:t>
      </w:r>
      <w:r w:rsidRPr="007969EB">
        <w:rPr>
          <w:rFonts w:ascii="Palatino Linotype" w:hAnsi="Palatino Linotype" w:cs="Arial"/>
          <w:color w:val="C00000"/>
          <w:lang w:eastAsia="el-GR"/>
        </w:rPr>
        <w:t>άφεσιν</w:t>
      </w:r>
      <w:r w:rsidRPr="007969EB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/>
          <w:b/>
          <w:i/>
          <w:color w:val="C00000"/>
          <w:lang w:eastAsia="el-GR"/>
        </w:rPr>
        <w:t xml:space="preserve">Πάσαι 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αι ουράνιαι δυνάμεις, πρεσβεύσατε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Των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αΰλων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Σου Δυνάμεων πρεσβείαις,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Αρχαγγέλων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και πάσης Συνάξεως, τα Σα </w:t>
      </w:r>
      <w:r w:rsidRPr="007969EB">
        <w:rPr>
          <w:rFonts w:ascii="Palatino Linotype" w:hAnsi="Palatino Linotype" w:cs="Arial"/>
          <w:color w:val="C00000"/>
          <w:lang w:eastAsia="el-GR"/>
        </w:rPr>
        <w:t>ελέη</w:t>
      </w:r>
      <w:r w:rsidRPr="007969EB">
        <w:rPr>
          <w:rFonts w:ascii="Palatino Linotype" w:hAnsi="Palatino Linotype"/>
          <w:color w:val="C00000"/>
          <w:lang w:eastAsia="el-GR"/>
        </w:rPr>
        <w:t xml:space="preserve">, τοις </w:t>
      </w:r>
      <w:r w:rsidRPr="007969EB">
        <w:rPr>
          <w:rFonts w:ascii="Palatino Linotype" w:hAnsi="Palatino Linotype" w:cs="Trebuchet MS"/>
          <w:color w:val="C00000"/>
          <w:lang w:eastAsia="el-GR"/>
        </w:rPr>
        <w:t>δούλοις Σου δώρησαι.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Άγιε Ιωάννη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, Βαπτιστά του Χριστού, πρέσβευε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Τη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πρεσβεία του Προδρόμου σου Οικτίρμον, μετανοίας την πύλην μοι </w:t>
      </w:r>
      <w:r w:rsidRPr="007969EB">
        <w:rPr>
          <w:rFonts w:ascii="Palatino Linotype" w:hAnsi="Palatino Linotype" w:cs="Arial"/>
          <w:color w:val="C00000"/>
          <w:lang w:eastAsia="el-GR"/>
        </w:rPr>
        <w:t>άνοιξον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ίνα ο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τάλας,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7969EB">
        <w:rPr>
          <w:rFonts w:ascii="Palatino Linotype" w:hAnsi="Palatino Linotype" w:cs="Trebuchet MS"/>
          <w:color w:val="C00000"/>
          <w:lang w:eastAsia="el-GR"/>
        </w:rPr>
        <w:t>τέλει σωθήσομαι.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 xml:space="preserve">Άγιοι Απόστολοι 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πρεσβεύσατε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 w:cs="Arial"/>
          <w:color w:val="C00000"/>
          <w:lang w:eastAsia="el-GR"/>
        </w:rPr>
        <w:t xml:space="preserve">Ικεσίαις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7969EB">
        <w:rPr>
          <w:rFonts w:ascii="Palatino Linotype" w:hAnsi="Palatino Linotype" w:cs="Arial"/>
          <w:color w:val="C00000"/>
          <w:lang w:eastAsia="el-GR"/>
        </w:rPr>
        <w:t>ολβίων Αποστόλων</w:t>
      </w:r>
      <w:r w:rsidRPr="007969EB">
        <w:rPr>
          <w:rFonts w:ascii="Palatino Linotype" w:hAnsi="Palatino Linotype"/>
          <w:color w:val="C00000"/>
          <w:lang w:eastAsia="el-GR"/>
        </w:rPr>
        <w:t xml:space="preserve">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Ορθοδόξου </w:t>
      </w:r>
      <w:r w:rsidRPr="007969EB">
        <w:rPr>
          <w:rFonts w:ascii="Palatino Linotype" w:hAnsi="Palatino Linotype" w:cs="Trebuchet MS"/>
          <w:color w:val="C00000"/>
          <w:lang w:eastAsia="el-GR"/>
        </w:rPr>
        <w:t>φρονήματος πλήρωσον, τας των Σων δούλων, ψυχάς πολυεύσπλαγχνε.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 xml:space="preserve">Άγιοι ένδοξοι 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Μάρτυρες, πρεσβεύσατε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 w:cs="Arial"/>
          <w:color w:val="C00000"/>
          <w:lang w:eastAsia="el-GR"/>
        </w:rPr>
        <w:t xml:space="preserve">Αθλοφόρων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καλλινίκων ταις πρεσβείαις, μη παρίδης Σους δούλους δεόμεθα,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τη δευτέρα,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ελεύσει </w:t>
      </w:r>
      <w:r w:rsidRPr="007969EB">
        <w:rPr>
          <w:rFonts w:ascii="Palatino Linotype" w:hAnsi="Palatino Linotype" w:cs="Trebuchet MS"/>
          <w:color w:val="C00000"/>
          <w:lang w:eastAsia="el-GR"/>
        </w:rPr>
        <w:t>σου Κύριε.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Άγιοι Ανάργυροι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, πρεσβεύσατε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Τη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πρεσβεία των </w:t>
      </w:r>
      <w:r w:rsidRPr="007969EB">
        <w:rPr>
          <w:rFonts w:ascii="Palatino Linotype" w:hAnsi="Palatino Linotype" w:cs="Arial"/>
          <w:color w:val="C00000"/>
          <w:lang w:eastAsia="el-GR"/>
        </w:rPr>
        <w:t>ενδόξων Αναργύρων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δος μοι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ρώσιν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ίασιν </w:t>
      </w:r>
      <w:r w:rsidRPr="007969EB">
        <w:rPr>
          <w:rFonts w:ascii="Palatino Linotype" w:hAnsi="Palatino Linotype" w:cs="Trebuchet MS"/>
          <w:color w:val="C00000"/>
          <w:lang w:eastAsia="el-GR"/>
        </w:rPr>
        <w:t>Δέσποινα, Χριστέ θεράπον, ψυχών και σωμάτων τε.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 xml:space="preserve">Όσιοι 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Πατέρες, πρεσβεύσατε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Των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Οσίων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και Δικαίων Παντεπόπτα, ταις πρεσβείαις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ημάς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πάντας </w:t>
      </w:r>
      <w:r w:rsidRPr="007969EB">
        <w:rPr>
          <w:rFonts w:ascii="Palatino Linotype" w:hAnsi="Palatino Linotype" w:cs="Arial"/>
          <w:color w:val="C00000"/>
          <w:lang w:eastAsia="el-GR"/>
        </w:rPr>
        <w:t>ίθυνον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προς τους λειμώνας, της Σης </w:t>
      </w:r>
      <w:r w:rsidRPr="007969EB">
        <w:rPr>
          <w:rFonts w:ascii="Palatino Linotype" w:hAnsi="Palatino Linotype" w:cs="Arial"/>
          <w:color w:val="C00000"/>
          <w:lang w:eastAsia="el-GR"/>
        </w:rPr>
        <w:t>αγαθότητος</w:t>
      </w:r>
      <w:r w:rsidRPr="007969EB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 xml:space="preserve">Άγιε 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Χαράλαμπε, πρέσβευε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Τη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πρεσβεία του κλινού </w:t>
      </w:r>
      <w:r w:rsidRPr="007969EB">
        <w:rPr>
          <w:rFonts w:ascii="Palatino Linotype" w:hAnsi="Palatino Linotype" w:cs="Arial"/>
          <w:color w:val="C00000"/>
          <w:lang w:eastAsia="el-GR"/>
        </w:rPr>
        <w:t>εν ιερεύσι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Χαραλάμπους του θείου </w:t>
      </w:r>
      <w:r w:rsidRPr="007969EB">
        <w:rPr>
          <w:rFonts w:ascii="Palatino Linotype" w:hAnsi="Palatino Linotype" w:cs="Arial"/>
          <w:color w:val="C00000"/>
          <w:lang w:eastAsia="el-GR"/>
        </w:rPr>
        <w:t>αξίωσον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Χριστέ σους δούλους, τυχείν του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ελέους </w:t>
      </w:r>
      <w:r w:rsidRPr="007969EB">
        <w:rPr>
          <w:rFonts w:ascii="Palatino Linotype" w:hAnsi="Palatino Linotype" w:cs="Trebuchet MS"/>
          <w:color w:val="C00000"/>
          <w:lang w:eastAsia="el-GR"/>
        </w:rPr>
        <w:t>σου.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 xml:space="preserve">Άγιε 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Νεομάρτυς Μιχαήλ, πρέσβευε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Νεομάρτυς Μιχαήλ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7969EB">
        <w:rPr>
          <w:rFonts w:ascii="Palatino Linotype" w:hAnsi="Palatino Linotype" w:cs="Arial"/>
          <w:color w:val="C00000"/>
          <w:lang w:eastAsia="el-GR"/>
        </w:rPr>
        <w:t>Αθηναίων</w:t>
      </w:r>
      <w:r w:rsidRPr="007969EB">
        <w:rPr>
          <w:rFonts w:ascii="Palatino Linotype" w:hAnsi="Palatino Linotype"/>
          <w:color w:val="C00000"/>
          <w:lang w:eastAsia="el-GR"/>
        </w:rPr>
        <w:t xml:space="preserve">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εγκαλλώπισμα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τήρει με </w:t>
      </w:r>
      <w:r w:rsidRPr="007969EB">
        <w:rPr>
          <w:rFonts w:ascii="Palatino Linotype" w:hAnsi="Palatino Linotype" w:cs="Arial"/>
          <w:color w:val="C00000"/>
          <w:lang w:eastAsia="el-GR"/>
        </w:rPr>
        <w:t>άτρωτον</w:t>
      </w:r>
      <w:r w:rsidRPr="007969EB">
        <w:rPr>
          <w:rFonts w:ascii="Palatino Linotype" w:hAnsi="Palatino Linotype" w:cs="Trebuchet MS"/>
          <w:color w:val="C00000"/>
          <w:lang w:eastAsia="el-GR"/>
        </w:rPr>
        <w:t>, της του Βελίαρ, δολίου φαυλότητος.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 xml:space="preserve">Αγία Αναστασία 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Φαρμακολύτρια, πρέσβευε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Τη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πρεσβεία της σεμνής </w:t>
      </w:r>
      <w:r w:rsidRPr="007969EB">
        <w:rPr>
          <w:rFonts w:ascii="Palatino Linotype" w:hAnsi="Palatino Linotype" w:cs="Arial"/>
          <w:color w:val="C00000"/>
          <w:lang w:eastAsia="el-GR"/>
        </w:rPr>
        <w:t>Αναστασίας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σκοτασμού και παθών με </w:t>
      </w:r>
      <w:r w:rsidRPr="007969EB">
        <w:rPr>
          <w:rFonts w:ascii="Palatino Linotype" w:hAnsi="Palatino Linotype" w:cs="Arial"/>
          <w:color w:val="C00000"/>
          <w:lang w:eastAsia="el-GR"/>
        </w:rPr>
        <w:t>απάλλαξον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Υιέ και Λόγε, Πατρός το </w:t>
      </w:r>
      <w:r w:rsidRPr="007969EB">
        <w:rPr>
          <w:rFonts w:ascii="Palatino Linotype" w:hAnsi="Palatino Linotype" w:cs="Arial"/>
          <w:color w:val="C00000"/>
          <w:lang w:eastAsia="el-GR"/>
        </w:rPr>
        <w:t>απαύγασμα</w:t>
      </w:r>
      <w:r w:rsidRPr="007969EB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 xml:space="preserve">Άγιε 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Νεομάρτυς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Απόστολε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, πρέσβευε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Τη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πρεσβεία του </w:t>
      </w:r>
      <w:r w:rsidRPr="007969EB">
        <w:rPr>
          <w:rFonts w:ascii="Palatino Linotype" w:hAnsi="Palatino Linotype" w:cs="Arial"/>
          <w:color w:val="C00000"/>
          <w:lang w:eastAsia="el-GR"/>
        </w:rPr>
        <w:t>ενδόξου Αποστόλου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της σαρκός μου κινήσεις </w:t>
      </w:r>
      <w:r w:rsidRPr="007969EB">
        <w:rPr>
          <w:rFonts w:ascii="Palatino Linotype" w:hAnsi="Palatino Linotype" w:cs="Arial"/>
          <w:color w:val="C00000"/>
          <w:lang w:eastAsia="el-GR"/>
        </w:rPr>
        <w:t>υπόταξον</w:t>
      </w:r>
      <w:r w:rsidRPr="007969EB">
        <w:rPr>
          <w:rFonts w:ascii="Palatino Linotype" w:hAnsi="Palatino Linotype" w:cs="Trebuchet MS"/>
          <w:color w:val="C00000"/>
          <w:lang w:eastAsia="el-GR"/>
        </w:rPr>
        <w:t>, τω θείω νόμω, Χριστέ μου και σώσόν με.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 xml:space="preserve">Άγιοι 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Τρεις Παρθένοι, πρεσβεύσατε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Μηνοδώρας Μητροδώρας ταις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πρεσβείαις, και κλεινής Νυμφοδώρας τους δούλους Σου,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7969EB">
        <w:rPr>
          <w:rFonts w:ascii="Palatino Linotype" w:hAnsi="Palatino Linotype" w:cs="Trebuchet MS"/>
          <w:color w:val="C00000"/>
          <w:lang w:eastAsia="el-GR"/>
        </w:rPr>
        <w:t>πάσης βλάβης, διάσωζε Κύριε.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 xml:space="preserve">Αγία Οσιομάρτυς 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Σωσσάνα, πρέσβευε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 w:cs="Arial"/>
          <w:color w:val="C00000"/>
          <w:lang w:eastAsia="el-GR"/>
        </w:rPr>
        <w:t xml:space="preserve">Οσιόαθλε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Σωσσάνα μη </w:t>
      </w:r>
      <w:r w:rsidRPr="007969EB">
        <w:rPr>
          <w:rFonts w:ascii="Palatino Linotype" w:hAnsi="Palatino Linotype" w:cs="Arial"/>
          <w:color w:val="C00000"/>
          <w:lang w:eastAsia="el-GR"/>
        </w:rPr>
        <w:t>ελλίπης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υπέρ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πάντων Χριστόν </w:t>
      </w:r>
      <w:r w:rsidRPr="007969EB">
        <w:rPr>
          <w:rFonts w:ascii="Palatino Linotype" w:hAnsi="Palatino Linotype" w:cs="Arial"/>
          <w:color w:val="C00000"/>
          <w:lang w:eastAsia="el-GR"/>
        </w:rPr>
        <w:t>ικετεύουσα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των ευφημούντων, συμφώνως τους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άθλους </w:t>
      </w:r>
      <w:r w:rsidRPr="007969EB">
        <w:rPr>
          <w:rFonts w:ascii="Palatino Linotype" w:hAnsi="Palatino Linotype" w:cs="Trebuchet MS"/>
          <w:color w:val="C00000"/>
          <w:lang w:eastAsia="el-GR"/>
        </w:rPr>
        <w:t>σου</w:t>
      </w:r>
      <w:r w:rsidRPr="007969EB">
        <w:rPr>
          <w:rFonts w:ascii="Palatino Linotype" w:hAnsi="Palatino Linotype"/>
          <w:color w:val="C00000"/>
          <w:lang w:eastAsia="el-GR"/>
        </w:rPr>
        <w:t>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 xml:space="preserve">Άγιε ιαματικέ 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Παντελεήμον, πρέσβευε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 w:cs="Arial"/>
          <w:color w:val="C00000"/>
          <w:lang w:eastAsia="el-GR"/>
        </w:rPr>
        <w:t xml:space="preserve">Ιατρέ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πανευσθενές Παντελεήμον, χαλεπάς </w:t>
      </w:r>
      <w:r w:rsidRPr="007969EB">
        <w:rPr>
          <w:rFonts w:ascii="Palatino Linotype" w:hAnsi="Palatino Linotype" w:cs="Arial"/>
          <w:color w:val="C00000"/>
          <w:lang w:eastAsia="el-GR"/>
        </w:rPr>
        <w:t>αρρωστίας εκδίωξον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7969EB">
        <w:rPr>
          <w:rFonts w:ascii="Palatino Linotype" w:hAnsi="Palatino Linotype" w:cs="Trebuchet MS"/>
          <w:color w:val="C00000"/>
          <w:lang w:eastAsia="el-GR"/>
        </w:rPr>
        <w:t>των σπευδόντων, τη ση θεία χάριτι.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 xml:space="preserve">Όσιε 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Ευδόκιμε, πρέσβευε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Ταπεινώσεως Ευδόκιμε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λαμπρότης, ταπεινού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έμπλησόν </w:t>
      </w:r>
      <w:r w:rsidRPr="007969EB">
        <w:rPr>
          <w:rFonts w:ascii="Palatino Linotype" w:hAnsi="Palatino Linotype" w:cs="Trebuchet MS"/>
          <w:color w:val="C00000"/>
          <w:lang w:eastAsia="el-GR"/>
        </w:rPr>
        <w:t>με φρονήματος, Βατοπεδίου</w:t>
      </w:r>
      <w:r w:rsidRPr="007969EB">
        <w:rPr>
          <w:rFonts w:ascii="Palatino Linotype" w:hAnsi="Palatino Linotype"/>
          <w:color w:val="C00000"/>
          <w:lang w:eastAsia="el-GR"/>
        </w:rPr>
        <w:t xml:space="preserve">, φωστήρ </w:t>
      </w:r>
      <w:r w:rsidRPr="007969EB">
        <w:rPr>
          <w:rFonts w:ascii="Palatino Linotype" w:hAnsi="Palatino Linotype" w:cs="Trebuchet MS"/>
          <w:color w:val="C00000"/>
          <w:lang w:eastAsia="el-GR"/>
        </w:rPr>
        <w:t>παμφαέστατε.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 xml:space="preserve">Όσιε 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Γεώργιε του Γοματίου, πρέσβευε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Συμπαθείας προς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τους πάσχοντας πυξίον, Γοματίου Γεώργιε σέμνωμα, διπλής </w:t>
      </w:r>
      <w:r w:rsidRPr="007969EB">
        <w:rPr>
          <w:rFonts w:ascii="Palatino Linotype" w:hAnsi="Palatino Linotype" w:cs="Arial"/>
          <w:color w:val="C00000"/>
          <w:lang w:eastAsia="el-GR"/>
        </w:rPr>
        <w:t>αγάπης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αμάρυγμα </w:t>
      </w:r>
      <w:r w:rsidRPr="007969EB">
        <w:rPr>
          <w:rFonts w:ascii="Palatino Linotype" w:hAnsi="Palatino Linotype" w:cs="Trebuchet MS"/>
          <w:color w:val="C00000"/>
          <w:lang w:eastAsia="el-GR"/>
        </w:rPr>
        <w:t>δείξόν με.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 xml:space="preserve">Όσιοι Ανώνυμοι 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Αυτάδελφοι, πρεσβεύσατε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Αυταδελφών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ασκητών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δυάς </w:t>
      </w:r>
      <w:r w:rsidRPr="007969EB">
        <w:rPr>
          <w:rFonts w:ascii="Palatino Linotype" w:hAnsi="Palatino Linotype" w:cs="Arial"/>
          <w:color w:val="C00000"/>
          <w:lang w:eastAsia="el-GR"/>
        </w:rPr>
        <w:t>αγία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ευχή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Νιτρία </w:t>
      </w:r>
      <w:r w:rsidRPr="007969EB">
        <w:rPr>
          <w:rFonts w:ascii="Palatino Linotype" w:hAnsi="Palatino Linotype" w:cs="Arial"/>
          <w:color w:val="C00000"/>
          <w:lang w:eastAsia="el-GR"/>
        </w:rPr>
        <w:t>εκλάμψασα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ευαρεστήσαι, Χριστώ με </w:t>
      </w:r>
      <w:r w:rsidRPr="007969EB">
        <w:rPr>
          <w:rFonts w:ascii="Palatino Linotype" w:hAnsi="Palatino Linotype" w:cs="Arial"/>
          <w:color w:val="C00000"/>
          <w:lang w:eastAsia="el-GR"/>
        </w:rPr>
        <w:t>αξίωσον</w:t>
      </w:r>
      <w:r w:rsidRPr="007969EB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 xml:space="preserve">Όσιε Ισίδωρε ο εν 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τη Κλίμακι, πρέσβευε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 w:cs="Arial"/>
          <w:color w:val="C00000"/>
          <w:lang w:eastAsia="el-GR"/>
        </w:rPr>
        <w:t xml:space="preserve">Ως ο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σίδηρος χαλκεί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τη καμίνω,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υποτάσσεται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ούτω </w:t>
      </w:r>
      <w:r w:rsidRPr="007969EB">
        <w:rPr>
          <w:rFonts w:ascii="Palatino Linotype" w:hAnsi="Palatino Linotype" w:cs="Arial"/>
          <w:color w:val="C00000"/>
          <w:lang w:eastAsia="el-GR"/>
        </w:rPr>
        <w:t>Ισίδωρε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υπακοής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με,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ανάδειξον </w:t>
      </w:r>
      <w:r w:rsidRPr="007969EB">
        <w:rPr>
          <w:rFonts w:ascii="Palatino Linotype" w:hAnsi="Palatino Linotype" w:cs="Trebuchet MS"/>
          <w:color w:val="C00000"/>
          <w:lang w:eastAsia="el-GR"/>
        </w:rPr>
        <w:t>κόσμημα.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 xml:space="preserve">Όσιοι 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Παρθένε και Ευμένιε, πρεσβεύσατε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7969EB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7969EB">
        <w:rPr>
          <w:rFonts w:ascii="Palatino Linotype" w:hAnsi="Palatino Linotype"/>
          <w:color w:val="C00000"/>
          <w:lang w:eastAsia="el-GR"/>
        </w:rPr>
        <w:t xml:space="preserve">Κουδουμά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μονής Παρθένιε σεμνότης, Ευμενίω συν τω αυταδέλφω σου, </w:t>
      </w:r>
      <w:r w:rsidRPr="007969EB">
        <w:rPr>
          <w:rFonts w:ascii="Palatino Linotype" w:hAnsi="Palatino Linotype" w:cs="Arial"/>
          <w:color w:val="C00000"/>
          <w:lang w:eastAsia="el-GR"/>
        </w:rPr>
        <w:t xml:space="preserve">Οσίων </w:t>
      </w:r>
      <w:r w:rsidRPr="007969EB">
        <w:rPr>
          <w:rFonts w:ascii="Palatino Linotype" w:hAnsi="Palatino Linotype" w:cs="Trebuchet MS"/>
          <w:color w:val="C00000"/>
          <w:lang w:eastAsia="el-GR"/>
        </w:rPr>
        <w:t xml:space="preserve">κλέη, πιστούς </w:t>
      </w:r>
      <w:r w:rsidRPr="007969EB">
        <w:rPr>
          <w:rFonts w:ascii="Palatino Linotype" w:hAnsi="Palatino Linotype" w:cs="Arial"/>
          <w:color w:val="C00000"/>
          <w:lang w:eastAsia="el-GR"/>
        </w:rPr>
        <w:t>αγιάσατε</w:t>
      </w:r>
      <w:r w:rsidRPr="007969EB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 xml:space="preserve">Όσιε 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Μεθόδιε Νηβρύτου, πρέσβευε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/>
          <w:color w:val="C00000"/>
          <w:lang w:eastAsia="el-GR"/>
        </w:rPr>
        <w:t xml:space="preserve">Μεθοδείας διαλύειν του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Βελίαρ, ταις λιταίς σου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ημάς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καταξίωσον, Νηβρύτου γέρας, Μεθόδιε </w:t>
      </w:r>
      <w:r w:rsidRPr="00C7010F">
        <w:rPr>
          <w:rFonts w:ascii="Palatino Linotype" w:hAnsi="Palatino Linotype" w:cs="Arial"/>
          <w:color w:val="C00000"/>
          <w:lang w:eastAsia="el-GR"/>
        </w:rPr>
        <w:t>Όσιε</w:t>
      </w:r>
      <w:r w:rsidRPr="00C7010F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C7010F" w:rsidRDefault="00FF31D2" w:rsidP="00C7010F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 xml:space="preserve">Όσιε Ιωσήφ 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 xml:space="preserve">Γεροντογιάννη, πρέσβευε </w:t>
      </w:r>
      <w:r w:rsidRPr="00C7010F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C7010F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 w:cs="Arial"/>
          <w:color w:val="C00000"/>
          <w:lang w:eastAsia="el-GR"/>
        </w:rPr>
        <w:t xml:space="preserve">Ιωσήφ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σημειοφόρε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ταμείον,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αρετών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σε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υμνούντες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κραυγάζομεν· Καψά δομήτορ, μονής με </w:t>
      </w:r>
      <w:r w:rsidRPr="00C7010F">
        <w:rPr>
          <w:rFonts w:ascii="Palatino Linotype" w:hAnsi="Palatino Linotype" w:cs="Arial"/>
          <w:color w:val="C00000"/>
          <w:lang w:eastAsia="el-GR"/>
        </w:rPr>
        <w:t>αγίασον</w:t>
      </w:r>
      <w:r w:rsidRPr="00C7010F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 xml:space="preserve">Όσιε Ιωακείμ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 xml:space="preserve">Παπουλάκη, πρέσβευε </w:t>
      </w: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/>
          <w:color w:val="C00000"/>
          <w:lang w:eastAsia="el-GR"/>
        </w:rPr>
        <w:t xml:space="preserve">Σε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υμνών Ιωακείμ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τον </w:t>
      </w:r>
      <w:r w:rsidRPr="00C7010F">
        <w:rPr>
          <w:rFonts w:ascii="Palatino Linotype" w:hAnsi="Palatino Linotype" w:cs="Arial"/>
          <w:color w:val="C00000"/>
          <w:lang w:eastAsia="el-GR"/>
        </w:rPr>
        <w:t>εν Ιθάκη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, σον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αγώνα οσίως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τελέσαντα,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αεί εν </w:t>
      </w:r>
      <w:r w:rsidRPr="00C7010F">
        <w:rPr>
          <w:rFonts w:ascii="Palatino Linotype" w:hAnsi="Palatino Linotype" w:cs="Trebuchet MS"/>
          <w:color w:val="C00000"/>
          <w:lang w:eastAsia="el-GR"/>
        </w:rPr>
        <w:t>δίναις, τη ση σπεύδω χάριτι.</w:t>
      </w: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 xml:space="preserve">Όσιε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 xml:space="preserve">Δομέτιε </w:t>
      </w:r>
      <w:r w:rsidRPr="000E7173">
        <w:rPr>
          <w:rFonts w:ascii="Palatino Linotype" w:hAnsi="Palatino Linotype"/>
          <w:b/>
          <w:i/>
          <w:color w:val="C00000"/>
          <w:lang w:eastAsia="el-GR"/>
        </w:rPr>
        <w:t xml:space="preserve">Διονυσιάτα, πρέσβευε </w:t>
      </w: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/>
          <w:color w:val="C00000"/>
          <w:lang w:eastAsia="el-GR"/>
        </w:rPr>
        <w:t xml:space="preserve">Δρόμον δείξόν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μοι προς δόμους ουρανίους, του Προδρόμου Μονής </w:t>
      </w:r>
      <w:r w:rsidRPr="00C7010F">
        <w:rPr>
          <w:rFonts w:ascii="Palatino Linotype" w:hAnsi="Palatino Linotype" w:cs="Arial"/>
          <w:color w:val="C00000"/>
          <w:lang w:eastAsia="el-GR"/>
        </w:rPr>
        <w:t>εγκαλλώπισμα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, της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τω </w:t>
      </w:r>
      <w:r w:rsidRPr="00C7010F">
        <w:rPr>
          <w:rFonts w:ascii="Palatino Linotype" w:hAnsi="Palatino Linotype" w:cs="Arial"/>
          <w:color w:val="C00000"/>
          <w:lang w:eastAsia="el-GR"/>
        </w:rPr>
        <w:t>Άθω</w:t>
      </w:r>
      <w:r w:rsidRPr="00C7010F">
        <w:rPr>
          <w:rFonts w:ascii="Palatino Linotype" w:hAnsi="Palatino Linotype" w:cs="Trebuchet MS"/>
          <w:color w:val="C00000"/>
          <w:lang w:eastAsia="el-GR"/>
        </w:rPr>
        <w:t>, τρισμάκαρ Δομέτιε.</w:t>
      </w: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 xml:space="preserve">Όσιε Αρσένιε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 xml:space="preserve">Βερνικοβίτα, πρέσβευε </w:t>
      </w: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 w:cs="Arial"/>
          <w:color w:val="C00000"/>
          <w:lang w:eastAsia="el-GR"/>
        </w:rPr>
        <w:t xml:space="preserve">Ησυχίας εραστά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ειρήνην δος μοι, ψυχικήν σπηλαιώτα </w:t>
      </w:r>
      <w:r w:rsidRPr="00C7010F">
        <w:rPr>
          <w:rFonts w:ascii="Palatino Linotype" w:hAnsi="Palatino Linotype" w:cs="Arial"/>
          <w:color w:val="C00000"/>
          <w:lang w:eastAsia="el-GR"/>
        </w:rPr>
        <w:t>Αρσένιε</w:t>
      </w:r>
      <w:r w:rsidRPr="00C7010F">
        <w:rPr>
          <w:rFonts w:ascii="Palatino Linotype" w:hAnsi="Palatino Linotype" w:cs="Trebuchet MS"/>
          <w:color w:val="C00000"/>
          <w:lang w:eastAsia="el-GR"/>
        </w:rPr>
        <w:t>, της Βαρνακόβης</w:t>
      </w:r>
      <w:r w:rsidRPr="00C7010F">
        <w:rPr>
          <w:rFonts w:ascii="Palatino Linotype" w:hAnsi="Palatino Linotype"/>
          <w:color w:val="C00000"/>
          <w:lang w:eastAsia="el-GR"/>
        </w:rPr>
        <w:t xml:space="preserve">, μονής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κτίτορ </w:t>
      </w:r>
      <w:r w:rsidRPr="00C7010F">
        <w:rPr>
          <w:rFonts w:ascii="Palatino Linotype" w:hAnsi="Palatino Linotype" w:cs="Arial"/>
          <w:color w:val="C00000"/>
          <w:lang w:eastAsia="el-GR"/>
        </w:rPr>
        <w:t>ένθεε</w:t>
      </w:r>
      <w:r w:rsidRPr="00C7010F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 xml:space="preserve">Όσιε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 xml:space="preserve">Νικόλαε Σικελιώτα, πρέσβευε </w:t>
      </w: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/>
          <w:color w:val="C00000"/>
          <w:lang w:eastAsia="el-GR"/>
        </w:rPr>
        <w:t xml:space="preserve">Κατ’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εχθρού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βεβήλου νίκας δώρησαί μοι, Μετοχίου Διρφύων </w:t>
      </w:r>
      <w:r w:rsidRPr="00C7010F">
        <w:rPr>
          <w:rFonts w:ascii="Palatino Linotype" w:hAnsi="Palatino Linotype" w:cs="Arial"/>
          <w:color w:val="C00000"/>
          <w:lang w:eastAsia="el-GR"/>
        </w:rPr>
        <w:t>απαύγασμα</w:t>
      </w:r>
      <w:r w:rsidRPr="00C7010F">
        <w:rPr>
          <w:rFonts w:ascii="Palatino Linotype" w:hAnsi="Palatino Linotype" w:cs="Trebuchet MS"/>
          <w:color w:val="C00000"/>
          <w:lang w:eastAsia="el-GR"/>
        </w:rPr>
        <w:t>, και της Ευβοίας, κοσμήτορ Νικόλαε.</w:t>
      </w: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 xml:space="preserve">Όσιε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 xml:space="preserve">Ευφημιανέ, πρέσβευε </w:t>
      </w: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/>
          <w:color w:val="C00000"/>
          <w:lang w:eastAsia="el-GR"/>
        </w:rPr>
        <w:t xml:space="preserve">Ταις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πρεσβείαις Ευφημιανού του θείου, του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Λύση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ασκήσαντος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Κύριε,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ελέους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στάξον,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ημίν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τας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ρανίδας </w:t>
      </w:r>
      <w:r w:rsidRPr="00C7010F">
        <w:rPr>
          <w:rFonts w:ascii="Palatino Linotype" w:hAnsi="Palatino Linotype" w:cs="Trebuchet MS"/>
          <w:color w:val="C00000"/>
          <w:lang w:eastAsia="el-GR"/>
        </w:rPr>
        <w:t>Σου.</w:t>
      </w: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 xml:space="preserve">Όσιε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 xml:space="preserve">Μίκαλλε, πρέσβευε </w:t>
      </w: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 w:cs="Arial"/>
          <w:color w:val="C00000"/>
          <w:lang w:eastAsia="el-GR"/>
        </w:rPr>
        <w:t xml:space="preserve">Αγωγής ασκητικής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το </w:t>
      </w:r>
      <w:r w:rsidRPr="00C7010F">
        <w:rPr>
          <w:rFonts w:ascii="Palatino Linotype" w:hAnsi="Palatino Linotype" w:cs="Arial"/>
          <w:color w:val="C00000"/>
          <w:lang w:eastAsia="el-GR"/>
        </w:rPr>
        <w:t>εκμαγείον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Ακανθούς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τον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ακέστορα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Μίκαλλον, γεραίρων κράζω· βοήθει μοι </w:t>
      </w:r>
      <w:r w:rsidRPr="00C7010F">
        <w:rPr>
          <w:rFonts w:ascii="Palatino Linotype" w:hAnsi="Palatino Linotype" w:cs="Arial"/>
          <w:color w:val="C00000"/>
          <w:lang w:eastAsia="el-GR"/>
        </w:rPr>
        <w:t>Άγιε</w:t>
      </w:r>
      <w:r w:rsidRPr="00C7010F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 xml:space="preserve">Όσιε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 xml:space="preserve">Δαβίδ </w:t>
      </w: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 xml:space="preserve">ο εν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 xml:space="preserve">Ευβοία, πρέσβευε </w:t>
      </w: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 w:cs="Arial"/>
          <w:color w:val="C00000"/>
          <w:lang w:eastAsia="el-GR"/>
        </w:rPr>
        <w:t xml:space="preserve">Αρετής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και ταπεινώσεως το κρίνον, το ευώδες Δαβίδ </w:t>
      </w:r>
      <w:r w:rsidRPr="00C7010F">
        <w:rPr>
          <w:rFonts w:ascii="Palatino Linotype" w:hAnsi="Palatino Linotype" w:cs="Arial"/>
          <w:color w:val="C00000"/>
          <w:lang w:eastAsia="el-GR"/>
        </w:rPr>
        <w:t>επαινέσωμεν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οδμαίς </w:t>
      </w:r>
      <w:r w:rsidRPr="00C7010F">
        <w:rPr>
          <w:rFonts w:ascii="Palatino Linotype" w:hAnsi="Palatino Linotype" w:cs="Trebuchet MS"/>
          <w:color w:val="C00000"/>
          <w:lang w:eastAsia="el-GR"/>
        </w:rPr>
        <w:t>ευφραίνον, θαυμάτων την Εύβοιαν.</w:t>
      </w: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 xml:space="preserve">Όσιε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 xml:space="preserve">Σεραφείμ Δομβοΐτα, πρέσβευε </w:t>
      </w: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/>
          <w:color w:val="C00000"/>
          <w:lang w:eastAsia="el-GR"/>
        </w:rPr>
        <w:t xml:space="preserve">Δομβοΐτην Σεραφείμ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σημειοφόρον,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ως αζύγων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τιμήσωμεν πρόβολον, τον </w:t>
      </w:r>
      <w:r w:rsidRPr="00C7010F">
        <w:rPr>
          <w:rFonts w:ascii="Palatino Linotype" w:hAnsi="Palatino Linotype" w:cs="Arial"/>
          <w:color w:val="C00000"/>
          <w:lang w:eastAsia="el-GR"/>
        </w:rPr>
        <w:t>εκπληρούντα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, πιστών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άπαν </w:t>
      </w:r>
      <w:r w:rsidRPr="00C7010F">
        <w:rPr>
          <w:rFonts w:ascii="Palatino Linotype" w:hAnsi="Palatino Linotype" w:cs="Trebuchet MS"/>
          <w:color w:val="C00000"/>
          <w:lang w:eastAsia="el-GR"/>
        </w:rPr>
        <w:t>αίτημα.</w:t>
      </w: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 xml:space="preserve">Όσιε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 xml:space="preserve">Νεόφυτε </w:t>
      </w: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>Έγκλειστε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 xml:space="preserve">, πρέσβευε </w:t>
      </w: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 w:cs="Arial"/>
          <w:color w:val="C00000"/>
          <w:lang w:eastAsia="el-GR"/>
        </w:rPr>
        <w:t xml:space="preserve">Ανατρέχων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εις τας θείας σου </w:t>
      </w:r>
      <w:r w:rsidRPr="00C7010F">
        <w:rPr>
          <w:rFonts w:ascii="Palatino Linotype" w:hAnsi="Palatino Linotype" w:cs="Arial"/>
          <w:color w:val="C00000"/>
          <w:lang w:eastAsia="el-GR"/>
        </w:rPr>
        <w:t>εντεύξεις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, προς τον Κτίστην Νεόφυτε </w:t>
      </w:r>
      <w:r w:rsidRPr="00C7010F">
        <w:rPr>
          <w:rFonts w:ascii="Palatino Linotype" w:hAnsi="Palatino Linotype" w:cs="Arial"/>
          <w:color w:val="C00000"/>
          <w:lang w:eastAsia="el-GR"/>
        </w:rPr>
        <w:t>Έγκλειστε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, τους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υπέρ </w:t>
      </w:r>
      <w:r w:rsidRPr="00C7010F">
        <w:rPr>
          <w:rFonts w:ascii="Palatino Linotype" w:hAnsi="Palatino Linotype" w:cs="Trebuchet MS"/>
          <w:color w:val="C00000"/>
          <w:lang w:eastAsia="el-GR"/>
        </w:rPr>
        <w:t>φύσιν, γεραίρω καμάτους σου.</w:t>
      </w: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 xml:space="preserve">Άγιε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του Θεού, πρέσβευε </w:t>
      </w: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 w:cs="Arial"/>
          <w:color w:val="C00000"/>
          <w:lang w:eastAsia="el-GR"/>
        </w:rPr>
        <w:t xml:space="preserve">Ακολάστων </w:t>
      </w:r>
      <w:r w:rsidRPr="00C7010F">
        <w:rPr>
          <w:rFonts w:ascii="Palatino Linotype" w:hAnsi="Palatino Linotype" w:cs="Trebuchet MS"/>
          <w:color w:val="C00000"/>
          <w:lang w:eastAsia="el-GR"/>
        </w:rPr>
        <w:t>λογισμών τας καταιγίδας</w:t>
      </w:r>
      <w:r w:rsidRPr="00C7010F">
        <w:rPr>
          <w:rFonts w:ascii="Palatino Linotype" w:hAnsi="Palatino Linotype"/>
          <w:color w:val="C00000"/>
          <w:lang w:eastAsia="el-GR"/>
        </w:rPr>
        <w:t xml:space="preserve">,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αποδίωξον </w:t>
      </w:r>
      <w:r w:rsidRPr="00C7010F">
        <w:rPr>
          <w:rFonts w:ascii="Palatino Linotype" w:hAnsi="Palatino Linotype" w:cs="Trebuchet MS"/>
          <w:color w:val="C00000"/>
          <w:lang w:eastAsia="el-GR"/>
        </w:rPr>
        <w:t>Μάρτυς Νικόλαε, και των παθών μου, κατεύνασον τάραχον.</w:t>
      </w: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 xml:space="preserve">Άγιοι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 xml:space="preserve">Προπάτορες, πρεσβεύσατε </w:t>
      </w: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>υπέρ ημών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/>
          <w:color w:val="C00000"/>
          <w:lang w:eastAsia="el-GR"/>
        </w:rPr>
        <w:t xml:space="preserve">Των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δικαίων Προπατόρων ταις πρεσβείαις,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ακηδίας </w:t>
      </w:r>
      <w:r w:rsidRPr="00C7010F">
        <w:rPr>
          <w:rFonts w:ascii="Palatino Linotype" w:hAnsi="Palatino Linotype" w:cs="Trebuchet MS"/>
          <w:color w:val="C00000"/>
          <w:lang w:eastAsia="el-GR"/>
        </w:rPr>
        <w:t>τον ζόφον διάλυσον, και δος μοι πνεύμα, Σωτήρ μου συνέσεως.</w:t>
      </w: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 xml:space="preserve">Υπεραγία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 xml:space="preserve">Θεοτόκε σώσον </w:t>
      </w: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>ημάς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 w:cs="Arial"/>
          <w:color w:val="C00000"/>
          <w:lang w:eastAsia="el-GR"/>
        </w:rPr>
        <w:t xml:space="preserve">Ομοφρόνως ανυμνούμέν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σε Παρθένε,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πιστών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αρραγές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περιτείχισμα, και του Δεσπότου, παλάτιον </w:t>
      </w:r>
      <w:r w:rsidRPr="00C7010F">
        <w:rPr>
          <w:rFonts w:ascii="Palatino Linotype" w:hAnsi="Palatino Linotype" w:cs="Arial"/>
          <w:color w:val="C00000"/>
          <w:lang w:eastAsia="el-GR"/>
        </w:rPr>
        <w:t>έμψυχον</w:t>
      </w:r>
      <w:r w:rsidRPr="00C7010F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0E7173">
        <w:rPr>
          <w:rFonts w:ascii="Palatino Linotype" w:hAnsi="Palatino Linotype"/>
          <w:b/>
          <w:i/>
          <w:color w:val="C00000"/>
          <w:lang w:eastAsia="el-GR"/>
        </w:rPr>
        <w:t>Δόξα. Τριαδικόν.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/>
          <w:color w:val="C00000"/>
          <w:lang w:eastAsia="el-GR"/>
        </w:rPr>
        <w:t xml:space="preserve">Τον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Πατέρα και Υιόν δοξολογούμεν, και το Πνεύμα το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Άγιον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λέγοντες· Τριας </w:t>
      </w:r>
      <w:r w:rsidRPr="00C7010F">
        <w:rPr>
          <w:rFonts w:ascii="Palatino Linotype" w:hAnsi="Palatino Linotype" w:cs="Arial"/>
          <w:color w:val="C00000"/>
          <w:lang w:eastAsia="el-GR"/>
        </w:rPr>
        <w:t>Αγία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, σώσον τας ψυχάς </w:t>
      </w:r>
      <w:r w:rsidRPr="00C7010F">
        <w:rPr>
          <w:rFonts w:ascii="Palatino Linotype" w:hAnsi="Palatino Linotype" w:cs="Arial"/>
          <w:color w:val="C00000"/>
          <w:lang w:eastAsia="el-GR"/>
        </w:rPr>
        <w:t>ημών</w:t>
      </w:r>
      <w:r w:rsidRPr="00C7010F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0E7173">
        <w:rPr>
          <w:rFonts w:ascii="Palatino Linotype" w:hAnsi="Palatino Linotype"/>
          <w:b/>
          <w:i/>
          <w:color w:val="C00000"/>
          <w:lang w:eastAsia="el-GR"/>
        </w:rPr>
        <w:t xml:space="preserve">Και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νυν. Θεοτοκίον.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τον Κτίστην συλλαβούσα </w:t>
      </w:r>
      <w:r w:rsidRPr="00C7010F">
        <w:rPr>
          <w:rFonts w:ascii="Palatino Linotype" w:hAnsi="Palatino Linotype" w:cs="Arial"/>
          <w:color w:val="C00000"/>
          <w:lang w:eastAsia="el-GR"/>
        </w:rPr>
        <w:t>απειράνδρως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, και τεκούσα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χρόνω τον </w:t>
      </w:r>
      <w:r w:rsidRPr="00C7010F">
        <w:rPr>
          <w:rFonts w:ascii="Palatino Linotype" w:hAnsi="Palatino Linotype" w:cs="Arial"/>
          <w:color w:val="C00000"/>
          <w:lang w:eastAsia="el-GR"/>
        </w:rPr>
        <w:t>Άχρονον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, Παρθένε πάντας,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ημάς </w:t>
      </w:r>
      <w:r w:rsidRPr="00C7010F">
        <w:rPr>
          <w:rFonts w:ascii="Palatino Linotype" w:hAnsi="Palatino Linotype" w:cs="Trebuchet MS"/>
          <w:color w:val="C00000"/>
          <w:lang w:eastAsia="el-GR"/>
        </w:rPr>
        <w:t>διαφύλαττε.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/>
          <w:color w:val="C00000"/>
          <w:lang w:eastAsia="el-GR"/>
        </w:rPr>
        <w:t xml:space="preserve">Και: </w:t>
      </w:r>
      <w:r w:rsidRPr="00C7010F">
        <w:rPr>
          <w:rFonts w:ascii="Palatino Linotype" w:hAnsi="Palatino Linotype"/>
          <w:i/>
          <w:color w:val="C00000"/>
          <w:lang w:eastAsia="el-GR"/>
        </w:rPr>
        <w:t xml:space="preserve">Της </w:t>
      </w:r>
      <w:r w:rsidRPr="00C7010F">
        <w:rPr>
          <w:rFonts w:ascii="Palatino Linotype" w:hAnsi="Palatino Linotype" w:cs="Trebuchet MS"/>
          <w:i/>
          <w:color w:val="C00000"/>
          <w:lang w:eastAsia="el-GR"/>
        </w:rPr>
        <w:t xml:space="preserve">ευσπλαγχνίας την πύλην... </w:t>
      </w:r>
      <w:r w:rsidRPr="00C7010F">
        <w:rPr>
          <w:rFonts w:ascii="Palatino Linotype" w:hAnsi="Palatino Linotype"/>
          <w:color w:val="C00000"/>
          <w:lang w:eastAsia="el-GR"/>
        </w:rPr>
        <w:t xml:space="preserve">και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τα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υπόλοιπα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τροπάρια του Μικρού </w:t>
      </w:r>
      <w:r w:rsidRPr="00C7010F">
        <w:rPr>
          <w:rFonts w:ascii="Palatino Linotype" w:hAnsi="Palatino Linotype" w:cs="Arial"/>
          <w:color w:val="C00000"/>
          <w:lang w:eastAsia="el-GR"/>
        </w:rPr>
        <w:t>Αγιασμού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C7010F">
        <w:rPr>
          <w:rFonts w:ascii="Palatino Linotype" w:hAnsi="Palatino Linotype" w:cs="Arial"/>
          <w:color w:val="C00000"/>
          <w:lang w:eastAsia="el-GR"/>
        </w:rPr>
        <w:t>ο Απόστολος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, το Ευαγγέλιον και οι Ευχές. Μετά το· </w:t>
      </w:r>
      <w:r w:rsidRPr="00C7010F">
        <w:rPr>
          <w:rFonts w:ascii="Palatino Linotype" w:hAnsi="Palatino Linotype"/>
          <w:i/>
          <w:color w:val="C00000"/>
          <w:lang w:eastAsia="el-GR"/>
        </w:rPr>
        <w:t xml:space="preserve">Σώσον </w:t>
      </w:r>
      <w:r w:rsidRPr="00C7010F">
        <w:rPr>
          <w:rFonts w:ascii="Palatino Linotype" w:hAnsi="Palatino Linotype" w:cs="Trebuchet MS"/>
          <w:i/>
          <w:color w:val="C00000"/>
          <w:lang w:eastAsia="el-GR"/>
        </w:rPr>
        <w:t xml:space="preserve">Κύριε τον λαόν Σου... </w:t>
      </w:r>
      <w:r w:rsidRPr="00C7010F">
        <w:rPr>
          <w:rFonts w:ascii="Palatino Linotype" w:hAnsi="Palatino Linotype"/>
          <w:color w:val="C00000"/>
          <w:lang w:eastAsia="el-GR"/>
        </w:rPr>
        <w:t xml:space="preserve">και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το· </w:t>
      </w:r>
      <w:r w:rsidRPr="00C7010F">
        <w:rPr>
          <w:rFonts w:ascii="Palatino Linotype" w:hAnsi="Palatino Linotype"/>
          <w:i/>
          <w:color w:val="C00000"/>
          <w:lang w:eastAsia="el-GR"/>
        </w:rPr>
        <w:t xml:space="preserve">Των Σων </w:t>
      </w:r>
      <w:r w:rsidRPr="00C7010F">
        <w:rPr>
          <w:rFonts w:ascii="Palatino Linotype" w:hAnsi="Palatino Linotype" w:cs="Trebuchet MS"/>
          <w:i/>
          <w:color w:val="C00000"/>
          <w:lang w:eastAsia="el-GR"/>
        </w:rPr>
        <w:t xml:space="preserve">δωρεών... </w:t>
      </w:r>
      <w:r w:rsidRPr="00C7010F">
        <w:rPr>
          <w:rFonts w:ascii="Palatino Linotype" w:hAnsi="Palatino Linotype"/>
          <w:color w:val="C00000"/>
          <w:lang w:eastAsia="el-GR"/>
        </w:rPr>
        <w:t xml:space="preserve">το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σε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ήχο </w:t>
      </w:r>
      <w:r w:rsidRPr="00C7010F">
        <w:rPr>
          <w:rFonts w:ascii="Palatino Linotype" w:hAnsi="Palatino Linotype" w:cs="Trebuchet MS"/>
          <w:color w:val="C00000"/>
          <w:lang w:eastAsia="el-GR"/>
        </w:rPr>
        <w:t>δ</w:t>
      </w:r>
      <w:r>
        <w:rPr>
          <w:rFonts w:ascii="Palatino Linotype" w:hAnsi="Palatino Linotype" w:cs="Trebuchet MS"/>
          <w:color w:val="C00000"/>
          <w:lang w:eastAsia="el-GR"/>
        </w:rPr>
        <w:t>’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 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/>
          <w:color w:val="C00000"/>
          <w:lang w:eastAsia="el-GR"/>
        </w:rPr>
        <w:t xml:space="preserve">Πηγήν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ιαμάτων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εύρομεν, σε κλεινέ </w:t>
      </w:r>
      <w:r w:rsidRPr="00C7010F">
        <w:rPr>
          <w:rFonts w:ascii="Palatino Linotype" w:hAnsi="Palatino Linotype"/>
          <w:color w:val="C00000"/>
          <w:lang w:eastAsia="el-GR"/>
        </w:rPr>
        <w:t xml:space="preserve">Νικόλαε, των </w:t>
      </w:r>
      <w:r w:rsidRPr="00C7010F">
        <w:rPr>
          <w:rFonts w:ascii="Palatino Linotype" w:hAnsi="Palatino Linotype" w:cs="Arial"/>
          <w:color w:val="C00000"/>
          <w:lang w:eastAsia="el-GR"/>
        </w:rPr>
        <w:t>Οσίων ομόζηλε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, και σύσκηνε των Μαρτύρων, δίδοντα τοις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πίστει σοι δεομένοις,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υγείαν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κατ’ </w:t>
      </w:r>
      <w:r w:rsidRPr="00C7010F">
        <w:rPr>
          <w:rFonts w:ascii="Palatino Linotype" w:hAnsi="Palatino Linotype" w:cs="Arial"/>
          <w:color w:val="C00000"/>
          <w:lang w:eastAsia="el-GR"/>
        </w:rPr>
        <w:t>άμφω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, ψυχής τε και σώματος,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όθεν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τη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αρραγή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σου προστασία, προστρέχοντες θεραπευόμεθα, και </w:t>
      </w:r>
      <w:r w:rsidRPr="00C7010F">
        <w:rPr>
          <w:rFonts w:ascii="Palatino Linotype" w:hAnsi="Palatino Linotype"/>
          <w:color w:val="C00000"/>
          <w:lang w:eastAsia="el-GR"/>
        </w:rPr>
        <w:t xml:space="preserve">παθών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λαμβάνομεν </w:t>
      </w:r>
      <w:r w:rsidRPr="00C7010F">
        <w:rPr>
          <w:rFonts w:ascii="Palatino Linotype" w:hAnsi="Palatino Linotype" w:cs="Arial"/>
          <w:color w:val="C00000"/>
          <w:lang w:eastAsia="el-GR"/>
        </w:rPr>
        <w:t>απολύτρωσιν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ρυόμεθα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δε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ανηκέστων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κακώσεων, και του πονηρού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επιβουλής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δολίας. Βουνένων </w:t>
      </w:r>
      <w:r w:rsidRPr="00C7010F">
        <w:rPr>
          <w:rFonts w:ascii="Palatino Linotype" w:hAnsi="Palatino Linotype" w:cs="Arial"/>
          <w:color w:val="C00000"/>
          <w:lang w:eastAsia="el-GR"/>
        </w:rPr>
        <w:t>εντρύφημα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, και δοχείον του Πνεύματος, του θείου διαυγές παναοίδιμε,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αλήκτως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μοι πόριζε, την των θαυμάτων σου χάριν,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ην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Χριστός </w:t>
      </w:r>
      <w:r w:rsidRPr="00C7010F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Θεός </w:t>
      </w:r>
      <w:r w:rsidRPr="00C7010F">
        <w:rPr>
          <w:rFonts w:ascii="Palatino Linotype" w:hAnsi="Palatino Linotype" w:cs="Arial"/>
          <w:color w:val="C00000"/>
          <w:lang w:eastAsia="el-GR"/>
        </w:rPr>
        <w:t>ημών</w:t>
      </w:r>
      <w:r w:rsidRPr="00C7010F">
        <w:rPr>
          <w:rFonts w:ascii="Palatino Linotype" w:hAnsi="Palatino Linotype" w:cs="Trebuchet MS"/>
          <w:color w:val="C00000"/>
          <w:lang w:eastAsia="el-GR"/>
        </w:rPr>
        <w:t xml:space="preserve">, δαψιλώς σοι </w:t>
      </w:r>
      <w:r w:rsidRPr="00C7010F">
        <w:rPr>
          <w:rFonts w:ascii="Palatino Linotype" w:hAnsi="Palatino Linotype" w:cs="Arial"/>
          <w:color w:val="C00000"/>
          <w:lang w:eastAsia="el-GR"/>
        </w:rPr>
        <w:t>εδώρησε</w:t>
      </w:r>
      <w:r w:rsidRPr="00C7010F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 w:cs="Trebuchet MS"/>
          <w:b/>
          <w:color w:val="C00000"/>
          <w:lang w:eastAsia="el-GR"/>
        </w:rPr>
      </w:pPr>
      <w:r w:rsidRPr="000E7173">
        <w:rPr>
          <w:rFonts w:ascii="Palatino Linotype" w:hAnsi="Palatino Linotype"/>
          <w:b/>
          <w:color w:val="C00000"/>
          <w:lang w:eastAsia="el-GR"/>
        </w:rPr>
        <w:t xml:space="preserve">Δόξα. Και </w:t>
      </w:r>
      <w:r w:rsidRPr="000E7173">
        <w:rPr>
          <w:rFonts w:ascii="Palatino Linotype" w:hAnsi="Palatino Linotype" w:cs="Trebuchet MS"/>
          <w:b/>
          <w:color w:val="C00000"/>
          <w:lang w:eastAsia="el-GR"/>
        </w:rPr>
        <w:t>νυν. Θεοτοκίον.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C7010F">
        <w:rPr>
          <w:rFonts w:ascii="Palatino Linotype" w:hAnsi="Palatino Linotype"/>
          <w:i/>
          <w:color w:val="C00000"/>
          <w:lang w:eastAsia="el-GR"/>
        </w:rPr>
        <w:t xml:space="preserve">Νεύσον </w:t>
      </w:r>
      <w:r w:rsidRPr="00C7010F">
        <w:rPr>
          <w:rFonts w:ascii="Palatino Linotype" w:hAnsi="Palatino Linotype" w:cs="Trebuchet MS"/>
          <w:i/>
          <w:color w:val="C00000"/>
          <w:lang w:eastAsia="el-GR"/>
        </w:rPr>
        <w:t xml:space="preserve">παρακλήσεσι σων </w:t>
      </w:r>
      <w:r w:rsidRPr="00C7010F">
        <w:rPr>
          <w:rFonts w:ascii="Palatino Linotype" w:hAnsi="Palatino Linotype" w:cs="Arial"/>
          <w:i/>
          <w:color w:val="C00000"/>
          <w:lang w:eastAsia="el-GR"/>
        </w:rPr>
        <w:t>ικετών</w:t>
      </w:r>
      <w:r w:rsidRPr="00C7010F">
        <w:rPr>
          <w:rFonts w:ascii="Palatino Linotype" w:hAnsi="Palatino Linotype" w:cs="Trebuchet MS"/>
          <w:i/>
          <w:color w:val="C00000"/>
          <w:lang w:eastAsia="el-GR"/>
        </w:rPr>
        <w:t>...</w:t>
      </w: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C7010F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0E7173">
        <w:rPr>
          <w:rFonts w:ascii="Palatino Linotype" w:hAnsi="Palatino Linotype"/>
          <w:b/>
          <w:color w:val="C00000"/>
          <w:lang w:eastAsia="el-GR"/>
        </w:rPr>
        <w:t>ΠΑΡΑΚΛΗΣΙΣ</w:t>
      </w:r>
    </w:p>
    <w:p w:rsidR="00FF31D2" w:rsidRPr="00937BA3" w:rsidRDefault="00FF31D2" w:rsidP="000E7173">
      <w:pPr>
        <w:spacing w:after="0" w:line="360" w:lineRule="auto"/>
        <w:jc w:val="center"/>
        <w:rPr>
          <w:rFonts w:ascii="Palatino Linotype" w:hAnsi="Palatino Linotype"/>
          <w:color w:val="CCCCCC"/>
          <w:lang w:eastAsia="el-GR"/>
        </w:rPr>
      </w:pPr>
      <w:r w:rsidRPr="008D0BC6">
        <w:rPr>
          <w:rFonts w:ascii="Palatino Linotype" w:hAnsi="Palatino Linotype"/>
          <w:noProof/>
          <w:color w:val="CCCCCC"/>
          <w:lang w:eastAsia="el-GR"/>
        </w:rPr>
        <w:pict>
          <v:shape id="12 - Εικόνα" o:spid="_x0000_i1029" type="#_x0000_t75" alt="09_nikolaos.jpg" style="width:251.25pt;height:351.75pt;visibility:visible">
            <v:imagedata r:id="rId13" o:title=""/>
          </v:shape>
        </w:pic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Trebuchet MS"/>
          <w:i/>
          <w:color w:val="C00000"/>
          <w:lang w:eastAsia="el-GR"/>
        </w:rPr>
      </w:pPr>
      <w:r w:rsidRPr="00937BA3">
        <w:rPr>
          <w:rFonts w:ascii="Palatino Linotype" w:hAnsi="Palatino Linotype"/>
          <w:i/>
          <w:color w:val="C00000"/>
          <w:lang w:eastAsia="el-GR"/>
        </w:rPr>
        <w:t xml:space="preserve">Ευλογήσαντος </w:t>
      </w:r>
      <w:r w:rsidRPr="00937BA3">
        <w:rPr>
          <w:rFonts w:ascii="Palatino Linotype" w:hAnsi="Palatino Linotype" w:cs="Trebuchet MS"/>
          <w:i/>
          <w:color w:val="C00000"/>
          <w:lang w:eastAsia="el-GR"/>
        </w:rPr>
        <w:t xml:space="preserve">του </w:t>
      </w:r>
      <w:r w:rsidRPr="00937BA3">
        <w:rPr>
          <w:rFonts w:ascii="Palatino Linotype" w:hAnsi="Palatino Linotype" w:cs="Arial"/>
          <w:i/>
          <w:color w:val="C00000"/>
          <w:lang w:eastAsia="el-GR"/>
        </w:rPr>
        <w:t>ιερέως</w:t>
      </w:r>
      <w:r w:rsidRPr="00937BA3">
        <w:rPr>
          <w:rFonts w:ascii="Palatino Linotype" w:hAnsi="Palatino Linotype" w:cs="Trebuchet MS"/>
          <w:i/>
          <w:color w:val="C00000"/>
          <w:lang w:eastAsia="el-GR"/>
        </w:rPr>
        <w:t xml:space="preserve">, το Κύριε εισάκουσον, το Θεός κύριος, και το </w:t>
      </w:r>
      <w:r w:rsidRPr="00937BA3">
        <w:rPr>
          <w:rFonts w:ascii="Palatino Linotype" w:hAnsi="Palatino Linotype" w:cs="Arial"/>
          <w:i/>
          <w:color w:val="C00000"/>
          <w:lang w:eastAsia="el-GR"/>
        </w:rPr>
        <w:t>εξής</w:t>
      </w:r>
      <w:r w:rsidRPr="00937BA3">
        <w:rPr>
          <w:rFonts w:ascii="Palatino Linotype" w:hAnsi="Palatino Linotype" w:cs="Trebuchet MS"/>
          <w:i/>
          <w:color w:val="C00000"/>
          <w:lang w:eastAsia="el-GR"/>
        </w:rPr>
        <w:t>.</w:t>
      </w: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CCCCC"/>
          <w:lang w:eastAsia="el-GR"/>
        </w:rPr>
      </w:pP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δ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</w:t>
      </w: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 xml:space="preserve">Ο υψωθείς εν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τω Σταυρώ.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Τον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γενναιότατον Κυρίου </w:t>
      </w:r>
      <w:r w:rsidRPr="000E7173">
        <w:rPr>
          <w:rFonts w:ascii="Palatino Linotype" w:hAnsi="Palatino Linotype" w:cs="Arial"/>
          <w:color w:val="C00000"/>
          <w:lang w:eastAsia="el-GR"/>
        </w:rPr>
        <w:t>οπλίτην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ασκητήν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θεοειδή ευσχημόνως,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ως ιατρόν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πανάριστον των νόσων φαιδρώς, μέλψωμεν κραυγάζοντες των Βουνένων λαμπρότης, λύτρωσαι πρεσβείαις σου </w:t>
      </w:r>
      <w:r w:rsidRPr="000E7173">
        <w:rPr>
          <w:rFonts w:ascii="Palatino Linotype" w:hAnsi="Palatino Linotype" w:cs="Arial"/>
          <w:color w:val="C00000"/>
          <w:lang w:eastAsia="el-GR"/>
        </w:rPr>
        <w:t>ενεστώσης ανάγκης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δυσφορήτου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άχθους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τους </w:t>
      </w:r>
      <w:r w:rsidRPr="000E7173">
        <w:rPr>
          <w:rFonts w:ascii="Palatino Linotype" w:hAnsi="Palatino Linotype" w:cs="Arial"/>
          <w:color w:val="C00000"/>
          <w:lang w:eastAsia="el-GR"/>
        </w:rPr>
        <w:t>αεί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σε μελωδούντας ευσχήμων </w:t>
      </w:r>
      <w:r w:rsidRPr="000E7173">
        <w:rPr>
          <w:rFonts w:ascii="Palatino Linotype" w:hAnsi="Palatino Linotype"/>
          <w:color w:val="C00000"/>
          <w:lang w:eastAsia="el-GR"/>
        </w:rPr>
        <w:t>Νικόλαε.</w:t>
      </w: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0E7173">
        <w:rPr>
          <w:rFonts w:ascii="Palatino Linotype" w:hAnsi="Palatino Linotype"/>
          <w:b/>
          <w:i/>
          <w:color w:val="C00000"/>
          <w:lang w:eastAsia="el-GR"/>
        </w:rPr>
        <w:t xml:space="preserve">Δόξα. Το </w:t>
      </w: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>απολυτίκιον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0E7173">
        <w:rPr>
          <w:rFonts w:ascii="Palatino Linotype" w:hAnsi="Palatino Linotype"/>
          <w:b/>
          <w:i/>
          <w:color w:val="C00000"/>
          <w:lang w:eastAsia="el-GR"/>
        </w:rPr>
        <w:t xml:space="preserve">Και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νυν. Θεοτοκίον.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Ου </w:t>
      </w:r>
      <w:r w:rsidRPr="000E7173">
        <w:rPr>
          <w:rFonts w:ascii="Palatino Linotype" w:hAnsi="Palatino Linotype" w:cs="Trebuchet MS"/>
          <w:color w:val="C00000"/>
          <w:lang w:eastAsia="el-GR"/>
        </w:rPr>
        <w:t>σιωπήσομέν ποτε Θεοτόκε..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i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Ν  ψαλμός.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κανών, ου </w:t>
      </w:r>
      <w:r w:rsidRPr="000E7173">
        <w:rPr>
          <w:rFonts w:ascii="Palatino Linotype" w:hAnsi="Palatino Linotype" w:cs="Arial"/>
          <w:color w:val="C00000"/>
          <w:lang w:eastAsia="el-GR"/>
        </w:rPr>
        <w:t>η ακροστιχίς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: </w:t>
      </w:r>
      <w:r w:rsidRPr="000E7173">
        <w:rPr>
          <w:rFonts w:ascii="Palatino Linotype" w:hAnsi="Palatino Linotype"/>
          <w:i/>
          <w:color w:val="C00000"/>
          <w:lang w:eastAsia="el-GR"/>
        </w:rPr>
        <w:t>ΝΙΚΟΛΑΟΥ ΝΕΟΥ ΤΗΝ ΑΡΩΓΗΝ ΑΙΤΟΥΜΑΙ. Χ. Μ. Μ.</w:t>
      </w:r>
    </w:p>
    <w:p w:rsidR="00FF31D2" w:rsidRDefault="00FF31D2" w:rsidP="000E7173">
      <w:pPr>
        <w:spacing w:after="0" w:line="360" w:lineRule="auto"/>
        <w:jc w:val="center"/>
        <w:rPr>
          <w:rFonts w:ascii="Palatino Linotype" w:hAnsi="Palatino Linotype" w:cs="Arial"/>
          <w:b/>
          <w:i/>
          <w:color w:val="C00000"/>
          <w:lang w:eastAsia="el-GR"/>
        </w:rPr>
      </w:pPr>
    </w:p>
    <w:p w:rsidR="00FF31D2" w:rsidRDefault="00FF31D2" w:rsidP="000E7173">
      <w:pPr>
        <w:spacing w:after="0" w:line="360" w:lineRule="auto"/>
        <w:jc w:val="center"/>
        <w:rPr>
          <w:rFonts w:ascii="Palatino Linotype" w:hAnsi="Palatino Linotype" w:cs="Arial"/>
          <w:b/>
          <w:i/>
          <w:color w:val="C00000"/>
          <w:lang w:eastAsia="el-GR"/>
        </w:rPr>
      </w:pPr>
    </w:p>
    <w:p w:rsidR="00FF31D2" w:rsidRPr="000E7173" w:rsidRDefault="00FF31D2" w:rsidP="000E7173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 xml:space="preserve">Ωδή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α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</w:t>
      </w: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π. δ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</w:t>
      </w:r>
      <w:r w:rsidRPr="000E7173">
        <w:rPr>
          <w:rFonts w:ascii="Palatino Linotype" w:hAnsi="Palatino Linotype" w:cs="Arial"/>
          <w:b/>
          <w:i/>
          <w:color w:val="C00000"/>
          <w:lang w:eastAsia="el-GR"/>
        </w:rPr>
        <w:t xml:space="preserve">Υγράν </w:t>
      </w:r>
      <w:r w:rsidRPr="000E7173">
        <w:rPr>
          <w:rFonts w:ascii="Palatino Linotype" w:hAnsi="Palatino Linotype" w:cs="Trebuchet MS"/>
          <w:b/>
          <w:i/>
          <w:color w:val="C00000"/>
          <w:lang w:eastAsia="el-GR"/>
        </w:rPr>
        <w:t>διοδεύσας.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Νικόλαε αύχος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εμής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ψυχής, Βουνένων φαιδρότης, και Μαρτύρων </w:t>
      </w:r>
      <w:r w:rsidRPr="000E7173">
        <w:rPr>
          <w:rFonts w:ascii="Palatino Linotype" w:hAnsi="Palatino Linotype" w:cs="Arial"/>
          <w:color w:val="C00000"/>
          <w:lang w:eastAsia="el-GR"/>
        </w:rPr>
        <w:t>υπογραμμέ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παράσχου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υγείαν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κατ’ </w:t>
      </w:r>
      <w:r w:rsidRPr="000E7173">
        <w:rPr>
          <w:rFonts w:ascii="Palatino Linotype" w:hAnsi="Palatino Linotype" w:cs="Arial"/>
          <w:color w:val="C00000"/>
          <w:lang w:eastAsia="el-GR"/>
        </w:rPr>
        <w:t>άμφω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ταις σαις πρεσβείαις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ημίν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τοις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ικέταις </w:t>
      </w:r>
      <w:r w:rsidRPr="000E7173">
        <w:rPr>
          <w:rFonts w:ascii="Palatino Linotype" w:hAnsi="Palatino Linotype" w:cs="Trebuchet MS"/>
          <w:color w:val="C00000"/>
          <w:lang w:eastAsia="el-GR"/>
        </w:rPr>
        <w:t>σου.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Arial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Ιλύος απόπλυνων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χαμερπών, παθών με γενναίε, στρατηλάτα του Λυτρωτού,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νάμασιν ευχών </w:t>
      </w:r>
      <w:r w:rsidRPr="000E7173">
        <w:rPr>
          <w:rFonts w:ascii="Palatino Linotype" w:hAnsi="Palatino Linotype" w:cs="Trebuchet MS"/>
          <w:color w:val="C00000"/>
          <w:lang w:eastAsia="el-GR"/>
        </w:rPr>
        <w:t>σου, και της ψυχής τον χιτώνά μου λεύκανον.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Κοσμήσας Αιμάτων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σου </w:t>
      </w:r>
      <w:r w:rsidRPr="000E7173">
        <w:rPr>
          <w:rFonts w:ascii="Palatino Linotype" w:hAnsi="Palatino Linotype" w:cs="Arial"/>
          <w:color w:val="C00000"/>
          <w:lang w:eastAsia="el-GR"/>
        </w:rPr>
        <w:t>οχετοίς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Βουνένων την χθόνα, κόσμος δέδειξαι </w:t>
      </w:r>
      <w:r w:rsidRPr="000E7173">
        <w:rPr>
          <w:rFonts w:ascii="Palatino Linotype" w:hAnsi="Palatino Linotype" w:cs="Arial"/>
          <w:color w:val="C00000"/>
          <w:lang w:eastAsia="el-GR"/>
        </w:rPr>
        <w:t>αθλητών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και </w:t>
      </w:r>
      <w:r w:rsidRPr="000E7173">
        <w:rPr>
          <w:rFonts w:ascii="Palatino Linotype" w:hAnsi="Palatino Linotype" w:cs="Trebuchet MS"/>
          <w:color w:val="C00000"/>
          <w:lang w:eastAsia="el-GR"/>
        </w:rPr>
        <w:t>των ευσεβούντων, προς ουρανούς ποδηγέτης γεγένησαι.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>Θεοτοκίον.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Arial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Οδήγησον </w:t>
      </w:r>
      <w:r w:rsidRPr="000E7173">
        <w:rPr>
          <w:rFonts w:ascii="Palatino Linotype" w:hAnsi="Palatino Linotype"/>
          <w:color w:val="C00000"/>
          <w:lang w:eastAsia="el-GR"/>
        </w:rPr>
        <w:t xml:space="preserve">πάντας χριστιανούς, λιταίς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Νικολάου, προς λειμώνας </w:t>
      </w:r>
      <w:r w:rsidRPr="000E7173">
        <w:rPr>
          <w:rFonts w:ascii="Palatino Linotype" w:hAnsi="Palatino Linotype" w:cs="Arial"/>
          <w:color w:val="C00000"/>
          <w:lang w:eastAsia="el-GR"/>
        </w:rPr>
        <w:t>αειθαλείς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αλύπου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ζωής Θεογεννήτορ, οιακοτρόφε </w:t>
      </w:r>
      <w:r w:rsidRPr="000E7173">
        <w:rPr>
          <w:rFonts w:ascii="Palatino Linotype" w:hAnsi="Palatino Linotype"/>
          <w:color w:val="C00000"/>
          <w:lang w:eastAsia="el-GR"/>
        </w:rPr>
        <w:t xml:space="preserve">ψυχής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υμνούντων </w:t>
      </w:r>
      <w:r w:rsidRPr="000E7173">
        <w:rPr>
          <w:rFonts w:ascii="Palatino Linotype" w:hAnsi="Palatino Linotype" w:cs="Trebuchet MS"/>
          <w:color w:val="C00000"/>
          <w:lang w:eastAsia="el-GR"/>
        </w:rPr>
        <w:t>σε.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A53A5E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A53A5E">
        <w:rPr>
          <w:rFonts w:ascii="Palatino Linotype" w:hAnsi="Palatino Linotype" w:cs="Arial"/>
          <w:b/>
          <w:i/>
          <w:color w:val="C00000"/>
          <w:lang w:eastAsia="el-GR"/>
        </w:rPr>
        <w:t xml:space="preserve">Ωδή 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>γ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Ουρανίας </w:t>
      </w:r>
      <w:r w:rsidRPr="00A53A5E">
        <w:rPr>
          <w:rFonts w:ascii="Palatino Linotype" w:hAnsi="Palatino Linotype" w:cs="Arial"/>
          <w:b/>
          <w:i/>
          <w:color w:val="C00000"/>
          <w:lang w:eastAsia="el-GR"/>
        </w:rPr>
        <w:t>αψίδος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Λυπηρών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τρικυμίας, και των παθών κλύδωνας, κόπασον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ημών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σαις πρεσβείαις, νέε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των Βουνένων δρυμούς, καθαγιάσας </w:t>
      </w:r>
      <w:r w:rsidRPr="000E7173">
        <w:rPr>
          <w:rFonts w:ascii="Palatino Linotype" w:hAnsi="Palatino Linotype" w:cs="Arial"/>
          <w:color w:val="C00000"/>
          <w:lang w:eastAsia="el-GR"/>
        </w:rPr>
        <w:t>ιδρώσιν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ευκλεούς </w:t>
      </w:r>
      <w:r w:rsidRPr="000E7173">
        <w:rPr>
          <w:rFonts w:ascii="Palatino Linotype" w:hAnsi="Palatino Linotype" w:cs="Arial"/>
          <w:color w:val="C00000"/>
          <w:lang w:eastAsia="el-GR"/>
        </w:rPr>
        <w:t>ασκήσεως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ρείθροις </w:t>
      </w:r>
      <w:r w:rsidRPr="000E7173">
        <w:rPr>
          <w:rFonts w:ascii="Palatino Linotype" w:hAnsi="Palatino Linotype" w:cs="Trebuchet MS"/>
          <w:color w:val="C00000"/>
          <w:lang w:eastAsia="el-GR"/>
        </w:rPr>
        <w:t>αίματος.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Arial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Αριστέων </w:t>
      </w:r>
      <w:r w:rsidRPr="000E7173">
        <w:rPr>
          <w:rFonts w:ascii="Palatino Linotype" w:hAnsi="Palatino Linotype"/>
          <w:color w:val="C00000"/>
          <w:lang w:eastAsia="el-GR"/>
        </w:rPr>
        <w:t xml:space="preserve">σταδίου, περιφανές </w:t>
      </w:r>
      <w:r w:rsidRPr="000E7173">
        <w:rPr>
          <w:rFonts w:ascii="Palatino Linotype" w:hAnsi="Palatino Linotype" w:cs="Trebuchet MS"/>
          <w:color w:val="C00000"/>
          <w:lang w:eastAsia="el-GR"/>
        </w:rPr>
        <w:t>πρώταθλε</w:t>
      </w:r>
      <w:r w:rsidRPr="000E7173">
        <w:rPr>
          <w:rFonts w:ascii="Palatino Linotype" w:hAnsi="Palatino Linotype"/>
          <w:color w:val="C00000"/>
          <w:lang w:eastAsia="el-GR"/>
        </w:rPr>
        <w:t xml:space="preserve">, και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φρουράς Λαρίσης </w:t>
      </w:r>
      <w:r w:rsidRPr="000E7173">
        <w:rPr>
          <w:rFonts w:ascii="Palatino Linotype" w:hAnsi="Palatino Linotype" w:cs="Arial"/>
          <w:color w:val="C00000"/>
          <w:lang w:eastAsia="el-GR"/>
        </w:rPr>
        <w:t>ηγήτορ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μάκαρ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Νικόλαε, 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αρετών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ευσθενώς, τους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υμνητάς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σου </w:t>
      </w:r>
      <w:r w:rsidRPr="000E7173">
        <w:rPr>
          <w:rFonts w:ascii="Palatino Linotype" w:hAnsi="Palatino Linotype" w:cs="Arial"/>
          <w:color w:val="C00000"/>
          <w:lang w:eastAsia="el-GR"/>
        </w:rPr>
        <w:t>ανύσαι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στάδιον </w:t>
      </w:r>
      <w:r w:rsidRPr="000E7173">
        <w:rPr>
          <w:rFonts w:ascii="Palatino Linotype" w:hAnsi="Palatino Linotype" w:cs="Arial"/>
          <w:color w:val="C00000"/>
          <w:lang w:eastAsia="el-GR"/>
        </w:rPr>
        <w:t>αξίωσον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άγαν </w:t>
      </w:r>
      <w:r w:rsidRPr="000E7173">
        <w:rPr>
          <w:rFonts w:ascii="Palatino Linotype" w:hAnsi="Palatino Linotype" w:cs="Trebuchet MS"/>
          <w:color w:val="C00000"/>
          <w:lang w:eastAsia="el-GR"/>
        </w:rPr>
        <w:t>το δύσβατον.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Arial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Οσιόαθλε </w:t>
      </w:r>
      <w:r w:rsidRPr="000E7173">
        <w:rPr>
          <w:rFonts w:ascii="Palatino Linotype" w:hAnsi="Palatino Linotype"/>
          <w:color w:val="C00000"/>
          <w:lang w:eastAsia="el-GR"/>
        </w:rPr>
        <w:t xml:space="preserve">Μάρτυς,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δρυΐ </w:t>
      </w:r>
      <w:r w:rsidRPr="000E7173">
        <w:rPr>
          <w:rFonts w:ascii="Palatino Linotype" w:hAnsi="Palatino Linotype" w:cs="Arial"/>
          <w:color w:val="C00000"/>
          <w:lang w:eastAsia="el-GR"/>
        </w:rPr>
        <w:t>άσμενος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προσδεθείς και λόγχης </w:t>
      </w:r>
      <w:r w:rsidRPr="000E7173">
        <w:rPr>
          <w:rFonts w:ascii="Palatino Linotype" w:hAnsi="Palatino Linotype" w:cs="Arial"/>
          <w:color w:val="C00000"/>
          <w:lang w:eastAsia="el-GR"/>
        </w:rPr>
        <w:t>ιδίας</w:t>
      </w:r>
      <w:r w:rsidRPr="000E7173">
        <w:rPr>
          <w:rFonts w:ascii="Palatino Linotype" w:hAnsi="Palatino Linotype" w:cs="Trebuchet MS"/>
          <w:color w:val="C00000"/>
          <w:lang w:eastAsia="el-GR"/>
        </w:rPr>
        <w:t>, πείραν γευσάμενος, μη διαλίπης Χριστώ, πρεσβεύειν πάθη συντρίβειν</w:t>
      </w:r>
      <w:r w:rsidRPr="000E7173">
        <w:rPr>
          <w:rFonts w:ascii="Palatino Linotype" w:hAnsi="Palatino Linotype"/>
          <w:color w:val="C00000"/>
          <w:lang w:eastAsia="el-GR"/>
        </w:rPr>
        <w:t xml:space="preserve">, της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σαρκός χαμαίζηλα, πάντων </w:t>
      </w:r>
      <w:r w:rsidRPr="000E7173">
        <w:rPr>
          <w:rFonts w:ascii="Palatino Linotype" w:hAnsi="Palatino Linotype"/>
          <w:color w:val="C00000"/>
          <w:lang w:eastAsia="el-GR"/>
        </w:rPr>
        <w:t>Νικόλαε.</w:t>
      </w:r>
    </w:p>
    <w:p w:rsidR="00FF31D2" w:rsidRPr="00A53A5E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A53A5E">
        <w:rPr>
          <w:rFonts w:ascii="Palatino Linotype" w:hAnsi="Palatino Linotype"/>
          <w:b/>
          <w:i/>
          <w:color w:val="C00000"/>
          <w:lang w:eastAsia="el-GR"/>
        </w:rPr>
        <w:t>Θεοτοκίον.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Υπερένδοξε </w:t>
      </w:r>
      <w:r w:rsidRPr="000E7173">
        <w:rPr>
          <w:rFonts w:ascii="Palatino Linotype" w:hAnsi="Palatino Linotype"/>
          <w:color w:val="C00000"/>
          <w:lang w:eastAsia="el-GR"/>
        </w:rPr>
        <w:t>Μήτερ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αθλητών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καύχημα, και των </w:t>
      </w:r>
      <w:r w:rsidRPr="000E7173">
        <w:rPr>
          <w:rFonts w:ascii="Palatino Linotype" w:hAnsi="Palatino Linotype" w:cs="Arial"/>
          <w:color w:val="C00000"/>
          <w:lang w:eastAsia="el-GR"/>
        </w:rPr>
        <w:t>ασκητών ωραιότης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>Οσιομάρτυρος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του </w:t>
      </w:r>
      <w:r w:rsidRPr="000E7173">
        <w:rPr>
          <w:rFonts w:ascii="Palatino Linotype" w:hAnsi="Palatino Linotype"/>
          <w:color w:val="C00000"/>
          <w:lang w:eastAsia="el-GR"/>
        </w:rPr>
        <w:t>Νικολάου ευχαίς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του βυθού </w:t>
      </w:r>
      <w:r w:rsidRPr="000E7173">
        <w:rPr>
          <w:rFonts w:ascii="Palatino Linotype" w:hAnsi="Palatino Linotype" w:cs="Arial"/>
          <w:color w:val="C00000"/>
          <w:lang w:eastAsia="el-GR"/>
        </w:rPr>
        <w:t>απωλείας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ζοφεράς </w:t>
      </w:r>
      <w:r w:rsidRPr="000E7173">
        <w:rPr>
          <w:rFonts w:ascii="Palatino Linotype" w:hAnsi="Palatino Linotype" w:cs="Arial"/>
          <w:color w:val="C00000"/>
          <w:lang w:eastAsia="el-GR"/>
        </w:rPr>
        <w:t>ανάγαγε</w:t>
      </w:r>
      <w:r w:rsidRPr="000E7173">
        <w:rPr>
          <w:rFonts w:ascii="Palatino Linotype" w:hAnsi="Palatino Linotype" w:cs="Trebuchet MS"/>
          <w:color w:val="C00000"/>
          <w:lang w:eastAsia="el-GR"/>
        </w:rPr>
        <w:t>, τους ευφημούντάς σε.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>Ανάδειξον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Οσιομάρτυς </w:t>
      </w:r>
      <w:r w:rsidRPr="000E7173">
        <w:rPr>
          <w:rFonts w:ascii="Palatino Linotype" w:hAnsi="Palatino Linotype"/>
          <w:color w:val="C00000"/>
          <w:lang w:eastAsia="el-GR"/>
        </w:rPr>
        <w:t>Νικόλαε τροπαιούχε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 σκάμματι νικητάς του βίου σους πρόσφυγας,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>πίστει νικήσας τον παλαμναίον.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>Επίβλεψον</w:t>
      </w:r>
      <w:r w:rsidRPr="000E7173">
        <w:rPr>
          <w:rFonts w:ascii="Palatino Linotype" w:hAnsi="Palatino Linotype" w:cs="Trebuchet MS"/>
          <w:color w:val="C00000"/>
          <w:lang w:eastAsia="el-GR"/>
        </w:rPr>
        <w:t>...</w:t>
      </w:r>
    </w:p>
    <w:p w:rsidR="00FF31D2" w:rsidRPr="00A53A5E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A53A5E">
        <w:rPr>
          <w:rFonts w:ascii="Palatino Linotype" w:hAnsi="Palatino Linotype" w:cs="Arial"/>
          <w:b/>
          <w:i/>
          <w:color w:val="C00000"/>
          <w:lang w:eastAsia="el-GR"/>
        </w:rPr>
        <w:t xml:space="preserve">Ωδή 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>δ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Εισακήκοα Κύριε.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Νοσημάτων </w:t>
      </w:r>
      <w:r w:rsidRPr="000E7173">
        <w:rPr>
          <w:rFonts w:ascii="Palatino Linotype" w:hAnsi="Palatino Linotype" w:cs="Arial"/>
          <w:color w:val="C00000"/>
          <w:lang w:eastAsia="el-GR"/>
        </w:rPr>
        <w:t>απάλλαξον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αλγεινών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τους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τιμώντάς σε,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Λαρίσης </w:t>
      </w:r>
      <w:r w:rsidRPr="000E7173">
        <w:rPr>
          <w:rFonts w:ascii="Palatino Linotype" w:hAnsi="Palatino Linotype" w:cs="Arial"/>
          <w:color w:val="C00000"/>
          <w:lang w:eastAsia="el-GR"/>
        </w:rPr>
        <w:t>αρχιστράτηγον</w:t>
      </w:r>
      <w:r w:rsidRPr="000E7173">
        <w:rPr>
          <w:rFonts w:ascii="Palatino Linotype" w:hAnsi="Palatino Linotype" w:cs="Trebuchet MS"/>
          <w:color w:val="C00000"/>
          <w:lang w:eastAsia="el-GR"/>
        </w:rPr>
        <w:t>, και Βουνένων σέμνωμα περίδοξον.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Arial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Εξωτέρου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Νικόλαε, σκότους και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κολάσεως </w:t>
      </w:r>
      <w:r w:rsidRPr="000E7173">
        <w:rPr>
          <w:rFonts w:ascii="Palatino Linotype" w:hAnsi="Palatino Linotype" w:cs="Arial"/>
          <w:color w:val="C00000"/>
          <w:lang w:eastAsia="el-GR"/>
        </w:rPr>
        <w:t>ρύσαι άπαντας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τους προστρέχοντας ση χάριτι, τίμιον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ανδρείας </w:t>
      </w:r>
      <w:r w:rsidRPr="000E7173">
        <w:rPr>
          <w:rFonts w:ascii="Palatino Linotype" w:hAnsi="Palatino Linotype" w:cs="Trebuchet MS"/>
          <w:color w:val="C00000"/>
          <w:lang w:eastAsia="el-GR"/>
        </w:rPr>
        <w:t>στηλογράφημα.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Ουρανίου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φρονήματος, πλήσον τους γεραίροντας σου την </w:t>
      </w:r>
      <w:r w:rsidRPr="000E7173">
        <w:rPr>
          <w:rFonts w:ascii="Palatino Linotype" w:hAnsi="Palatino Linotype" w:cs="Arial"/>
          <w:color w:val="C00000"/>
          <w:lang w:eastAsia="el-GR"/>
        </w:rPr>
        <w:t>άθλησιν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στρατηλάτα θεοστήρικτε, των Βουνένων κλέϊσμα </w:t>
      </w:r>
      <w:r w:rsidRPr="000E7173">
        <w:rPr>
          <w:rFonts w:ascii="Palatino Linotype" w:hAnsi="Palatino Linotype"/>
          <w:color w:val="C00000"/>
          <w:lang w:eastAsia="el-GR"/>
        </w:rPr>
        <w:t>Νικόλαε.</w:t>
      </w:r>
    </w:p>
    <w:p w:rsidR="00FF31D2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i/>
          <w:color w:val="C00000"/>
          <w:lang w:eastAsia="el-GR"/>
        </w:rPr>
      </w:pPr>
    </w:p>
    <w:p w:rsidR="00FF31D2" w:rsidRPr="00A53A5E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A53A5E">
        <w:rPr>
          <w:rFonts w:ascii="Palatino Linotype" w:hAnsi="Palatino Linotype"/>
          <w:b/>
          <w:i/>
          <w:color w:val="C00000"/>
          <w:lang w:eastAsia="el-GR"/>
        </w:rPr>
        <w:t>Θεοτοκίον.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Υψαυχούντος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 φρύαγμα, </w:t>
      </w:r>
      <w:r w:rsidRPr="000E7173">
        <w:rPr>
          <w:rFonts w:ascii="Palatino Linotype" w:hAnsi="Palatino Linotype"/>
          <w:color w:val="C00000"/>
          <w:lang w:eastAsia="el-GR"/>
        </w:rPr>
        <w:t xml:space="preserve">δράκοντος πατάξαι </w:t>
      </w:r>
      <w:r w:rsidRPr="000E7173">
        <w:rPr>
          <w:rFonts w:ascii="Palatino Linotype" w:hAnsi="Palatino Linotype" w:cs="Arial"/>
          <w:color w:val="C00000"/>
          <w:lang w:eastAsia="el-GR"/>
        </w:rPr>
        <w:t>ημάς αξίωσον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ταπεινώσεως </w:t>
      </w:r>
      <w:r w:rsidRPr="000E7173">
        <w:rPr>
          <w:rFonts w:ascii="Palatino Linotype" w:hAnsi="Palatino Linotype" w:cs="Arial"/>
          <w:color w:val="C00000"/>
          <w:lang w:eastAsia="el-GR"/>
        </w:rPr>
        <w:t>αρχέτυπον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Υψίστου </w:t>
      </w:r>
      <w:r w:rsidRPr="000E7173">
        <w:rPr>
          <w:rFonts w:ascii="Palatino Linotype" w:hAnsi="Palatino Linotype" w:cs="Trebuchet MS"/>
          <w:color w:val="C00000"/>
          <w:lang w:eastAsia="el-GR"/>
        </w:rPr>
        <w:t>θρόνε χρυσοστόλιστε.</w:t>
      </w:r>
    </w:p>
    <w:p w:rsidR="00FF31D2" w:rsidRDefault="00FF31D2" w:rsidP="00A53A5E">
      <w:pPr>
        <w:spacing w:after="0" w:line="360" w:lineRule="auto"/>
        <w:jc w:val="center"/>
        <w:rPr>
          <w:rFonts w:ascii="Palatino Linotype" w:hAnsi="Palatino Linotype" w:cs="Arial"/>
          <w:b/>
          <w:i/>
          <w:color w:val="C00000"/>
          <w:lang w:eastAsia="el-GR"/>
        </w:rPr>
      </w:pPr>
    </w:p>
    <w:p w:rsidR="00FF31D2" w:rsidRPr="00A53A5E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A53A5E">
        <w:rPr>
          <w:rFonts w:ascii="Palatino Linotype" w:hAnsi="Palatino Linotype" w:cs="Arial"/>
          <w:b/>
          <w:i/>
          <w:color w:val="C00000"/>
          <w:lang w:eastAsia="el-GR"/>
        </w:rPr>
        <w:t xml:space="preserve">Ωδή 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>ε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Φώτισον </w:t>
      </w:r>
      <w:r w:rsidRPr="00A53A5E">
        <w:rPr>
          <w:rFonts w:ascii="Palatino Linotype" w:hAnsi="Palatino Linotype" w:cs="Arial"/>
          <w:b/>
          <w:i/>
          <w:color w:val="C00000"/>
          <w:lang w:eastAsia="el-GR"/>
        </w:rPr>
        <w:t>ημάς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Τείχισον </w:t>
      </w:r>
      <w:r w:rsidRPr="000E7173">
        <w:rPr>
          <w:rFonts w:ascii="Palatino Linotype" w:hAnsi="Palatino Linotype" w:cs="Arial"/>
          <w:color w:val="C00000"/>
          <w:lang w:eastAsia="el-GR"/>
        </w:rPr>
        <w:t>ημάς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τη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αόκνω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προστασία σου,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ίνα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πάντοτε φρουρούμενοι στερρέ,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υπό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σου εις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όρμον </w:t>
      </w:r>
      <w:r w:rsidRPr="000E7173">
        <w:rPr>
          <w:rFonts w:ascii="Palatino Linotype" w:hAnsi="Palatino Linotype" w:cs="Trebuchet MS"/>
          <w:color w:val="C00000"/>
          <w:lang w:eastAsia="el-GR"/>
        </w:rPr>
        <w:t>θείον καταντήσωμεν.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Arial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>Ήσχυνας εσμόν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Αράβων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ανδρεία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σου, και Βελίαρ τη σεμνή σου </w:t>
      </w:r>
      <w:r w:rsidRPr="000E7173">
        <w:rPr>
          <w:rFonts w:ascii="Palatino Linotype" w:hAnsi="Palatino Linotype" w:cs="Arial"/>
          <w:color w:val="C00000"/>
          <w:lang w:eastAsia="el-GR"/>
        </w:rPr>
        <w:t>αρωγή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ευσεβών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ακέστορ ένθεε </w:t>
      </w:r>
      <w:r w:rsidRPr="000E7173">
        <w:rPr>
          <w:rFonts w:ascii="Palatino Linotype" w:hAnsi="Palatino Linotype"/>
          <w:color w:val="C00000"/>
          <w:lang w:eastAsia="el-GR"/>
        </w:rPr>
        <w:t>Νικόλαε.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Νίκας τω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λαώ, του Θεού δώρου πρεσβείαις σου, και συντήρει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απειράστους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</w:t>
      </w:r>
      <w:r w:rsidRPr="000E7173">
        <w:rPr>
          <w:rFonts w:ascii="Palatino Linotype" w:hAnsi="Palatino Linotype" w:cs="Arial"/>
          <w:color w:val="C00000"/>
          <w:lang w:eastAsia="el-GR"/>
        </w:rPr>
        <w:t>εχθρών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πανουργίας τους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ικέτας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σου </w:t>
      </w:r>
      <w:r w:rsidRPr="000E7173">
        <w:rPr>
          <w:rFonts w:ascii="Palatino Linotype" w:hAnsi="Palatino Linotype"/>
          <w:color w:val="C00000"/>
          <w:lang w:eastAsia="el-GR"/>
        </w:rPr>
        <w:t>Νικόλαε.</w:t>
      </w:r>
    </w:p>
    <w:p w:rsidR="00FF31D2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i/>
          <w:color w:val="C00000"/>
          <w:lang w:eastAsia="el-GR"/>
        </w:rPr>
      </w:pPr>
    </w:p>
    <w:p w:rsidR="00FF31D2" w:rsidRPr="00A53A5E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A53A5E">
        <w:rPr>
          <w:rFonts w:ascii="Palatino Linotype" w:hAnsi="Palatino Linotype"/>
          <w:b/>
          <w:i/>
          <w:color w:val="C00000"/>
          <w:lang w:eastAsia="el-GR"/>
        </w:rPr>
        <w:t>Θεοτοκίον.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>Άχραντε οδούς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μετανοίας δείξον </w:t>
      </w:r>
      <w:r w:rsidRPr="000E7173">
        <w:rPr>
          <w:rFonts w:ascii="Palatino Linotype" w:hAnsi="Palatino Linotype" w:cs="Arial"/>
          <w:color w:val="C00000"/>
          <w:lang w:eastAsia="el-GR"/>
        </w:rPr>
        <w:t>άπασι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Συ γαρ πέλεις ποδηγός προς τον Χριστόν, και Υιόν σου 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υμνούντων </w:t>
      </w:r>
      <w:r w:rsidRPr="000E7173">
        <w:rPr>
          <w:rFonts w:ascii="Palatino Linotype" w:hAnsi="Palatino Linotype" w:cs="Trebuchet MS"/>
          <w:color w:val="C00000"/>
          <w:lang w:eastAsia="el-GR"/>
        </w:rPr>
        <w:t>σε Παντάνασσα.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A53A5E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A53A5E">
        <w:rPr>
          <w:rFonts w:ascii="Palatino Linotype" w:hAnsi="Palatino Linotype" w:cs="Arial"/>
          <w:b/>
          <w:i/>
          <w:color w:val="C00000"/>
          <w:lang w:eastAsia="el-GR"/>
        </w:rPr>
        <w:t xml:space="preserve">Ωδή 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>στ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Την δέησιν.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Ρανίδας </w:t>
      </w:r>
      <w:r w:rsidRPr="000E7173">
        <w:rPr>
          <w:rFonts w:ascii="Palatino Linotype" w:hAnsi="Palatino Linotype"/>
          <w:color w:val="C00000"/>
          <w:lang w:eastAsia="el-GR"/>
        </w:rPr>
        <w:t xml:space="preserve">μου, των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δακρύων σπόγγισον, μανδηλίω των θερμών πρεσβειών σου, προς τον Χριστόν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υπέρ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Ου και προθύμως,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/>
          <w:color w:val="C00000"/>
          <w:lang w:eastAsia="el-GR"/>
        </w:rPr>
        <w:t xml:space="preserve">τοις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Βουνένοις σον αίμα </w:t>
      </w:r>
      <w:r w:rsidRPr="000E7173">
        <w:rPr>
          <w:rFonts w:ascii="Palatino Linotype" w:hAnsi="Palatino Linotype" w:cs="Arial"/>
          <w:color w:val="C00000"/>
          <w:lang w:eastAsia="el-GR"/>
        </w:rPr>
        <w:t>εξέχεας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της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αλήκτου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χαρμονής, τον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ικέτην </w:t>
      </w:r>
      <w:r w:rsidRPr="000E7173">
        <w:rPr>
          <w:rFonts w:ascii="Palatino Linotype" w:hAnsi="Palatino Linotype" w:cs="Trebuchet MS"/>
          <w:color w:val="C00000"/>
          <w:lang w:eastAsia="el-GR"/>
        </w:rPr>
        <w:t>σου ποίησον μέτοχον.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Arial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>Ως έλαφοι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αι διψώσαι τρέχουσιν,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εφ’ υδάτων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τας πηγάς ούτω πάντες, προς τον ναόν σου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νέε, των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ευσεβούντων νυν σπεύδομεν σύλλογοι,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ως αν αφθόνως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ψυχικής, ευφορίας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αντλήσωμεν </w:t>
      </w:r>
      <w:r w:rsidRPr="000E7173">
        <w:rPr>
          <w:rFonts w:ascii="Palatino Linotype" w:hAnsi="Palatino Linotype" w:cs="Trebuchet MS"/>
          <w:color w:val="C00000"/>
          <w:lang w:eastAsia="el-GR"/>
        </w:rPr>
        <w:t>νάματα.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Γαυρίαμα,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ποτε </w:t>
      </w:r>
      <w:r w:rsidRPr="000E7173">
        <w:rPr>
          <w:rFonts w:ascii="Palatino Linotype" w:hAnsi="Palatino Linotype" w:cs="Arial"/>
          <w:color w:val="C00000"/>
          <w:lang w:eastAsia="el-GR"/>
        </w:rPr>
        <w:t>ηδάφισας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αλάστορος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Μάρτυς,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ανατεθείς ολικώ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 Κυρίω,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τοις Βουνένων δρυμοίς ούτω σκέδασον, και τα κινούμενα αυτού, καθ’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ημών </w:t>
      </w:r>
      <w:r w:rsidRPr="000E7173">
        <w:rPr>
          <w:rFonts w:ascii="Palatino Linotype" w:hAnsi="Palatino Linotype" w:cs="Trebuchet MS"/>
          <w:color w:val="C00000"/>
          <w:lang w:eastAsia="el-GR"/>
        </w:rPr>
        <w:t>κραταιέ βέλη πάντοτε.</w:t>
      </w:r>
    </w:p>
    <w:p w:rsidR="00FF31D2" w:rsidRPr="00A53A5E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A53A5E">
        <w:rPr>
          <w:rFonts w:ascii="Palatino Linotype" w:hAnsi="Palatino Linotype"/>
          <w:b/>
          <w:i/>
          <w:color w:val="C00000"/>
          <w:lang w:eastAsia="el-GR"/>
        </w:rPr>
        <w:t>Θεοτοκίον.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>Ηγίασε</w:t>
      </w:r>
      <w:r w:rsidRPr="000E7173">
        <w:rPr>
          <w:rFonts w:ascii="Palatino Linotype" w:hAnsi="Palatino Linotype"/>
          <w:color w:val="C00000"/>
          <w:lang w:eastAsia="el-GR"/>
        </w:rPr>
        <w:t xml:space="preserve">, 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αγνήν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γαστέρα σου, οικητήριον </w:t>
      </w:r>
      <w:r w:rsidRPr="000E7173">
        <w:rPr>
          <w:rFonts w:ascii="Palatino Linotype" w:hAnsi="Palatino Linotype"/>
          <w:color w:val="C00000"/>
          <w:lang w:eastAsia="el-GR"/>
        </w:rPr>
        <w:t xml:space="preserve">αυτήν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ποιήσας, φωτολαμπές του Θεού θείος Λόγος,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δια σου ειληφώς σάρκα βρότειον, και γένος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άπαν </w:t>
      </w:r>
      <w:r w:rsidRPr="000E7173">
        <w:rPr>
          <w:rFonts w:ascii="Palatino Linotype" w:hAnsi="Palatino Linotype" w:cs="Trebuchet MS"/>
          <w:color w:val="C00000"/>
          <w:lang w:eastAsia="el-GR"/>
        </w:rPr>
        <w:t>χοϊκόν, Θεοτόκε θεώσας πανύμνητε.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Arial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>Ανάδειξον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Οσιομάρτυς </w:t>
      </w:r>
      <w:r w:rsidRPr="000E7173">
        <w:rPr>
          <w:rFonts w:ascii="Palatino Linotype" w:hAnsi="Palatino Linotype"/>
          <w:color w:val="C00000"/>
          <w:lang w:eastAsia="el-GR"/>
        </w:rPr>
        <w:t>Νικόλαε τροπαιούχε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 σκάμματι νικητάς του βίου σους πρόσφυγας,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>πίστει νικήσας τον παλαμναίον.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>Άχραντε</w:t>
      </w:r>
      <w:r w:rsidRPr="000E7173">
        <w:rPr>
          <w:rFonts w:ascii="Palatino Linotype" w:hAnsi="Palatino Linotype" w:cs="Trebuchet MS"/>
          <w:color w:val="C00000"/>
          <w:lang w:eastAsia="el-GR"/>
        </w:rPr>
        <w:t>...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A53A5E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A53A5E">
        <w:rPr>
          <w:rFonts w:ascii="Palatino Linotype" w:hAnsi="Palatino Linotype"/>
          <w:b/>
          <w:i/>
          <w:color w:val="C00000"/>
          <w:lang w:eastAsia="el-GR"/>
        </w:rPr>
        <w:t xml:space="preserve">Κοντάκιον. </w:t>
      </w:r>
      <w:r w:rsidRPr="00A53A5E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>β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Τοις των αιμάτων σου.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</w:t>
      </w:r>
      <w:r w:rsidRPr="000E7173">
        <w:rPr>
          <w:rFonts w:ascii="Palatino Linotype" w:hAnsi="Palatino Linotype" w:cs="Arial"/>
          <w:color w:val="C00000"/>
          <w:lang w:eastAsia="el-GR"/>
        </w:rPr>
        <w:t>Εώας ορμώμενος ήθλησας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τοις Βουνένοις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</w:t>
      </w:r>
      <w:r w:rsidRPr="000E7173">
        <w:rPr>
          <w:rFonts w:ascii="Palatino Linotype" w:hAnsi="Palatino Linotype" w:cs="Arial"/>
          <w:color w:val="C00000"/>
          <w:lang w:eastAsia="el-GR"/>
        </w:rPr>
        <w:t>άριστε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χάριν θαυμάτων </w:t>
      </w:r>
      <w:r w:rsidRPr="000E7173">
        <w:rPr>
          <w:rFonts w:ascii="Palatino Linotype" w:hAnsi="Palatino Linotype" w:cs="Arial"/>
          <w:color w:val="C00000"/>
          <w:lang w:eastAsia="el-GR"/>
        </w:rPr>
        <w:t>απείληφας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ως αθλητής υψηλόφρων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0E7173">
        <w:rPr>
          <w:rFonts w:ascii="Palatino Linotype" w:hAnsi="Palatino Linotype" w:cs="Arial"/>
          <w:color w:val="C00000"/>
          <w:lang w:eastAsia="el-GR"/>
        </w:rPr>
        <w:t>Όσιος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Διο σε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απαύστως </w:t>
      </w:r>
      <w:r w:rsidRPr="000E7173">
        <w:rPr>
          <w:rFonts w:ascii="Palatino Linotype" w:hAnsi="Palatino Linotype" w:cs="Trebuchet MS"/>
          <w:color w:val="C00000"/>
          <w:lang w:eastAsia="el-GR"/>
        </w:rPr>
        <w:t>γεραίρομεν.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Προκ.: </w:t>
      </w:r>
      <w:r w:rsidRPr="000E7173">
        <w:rPr>
          <w:rFonts w:ascii="Palatino Linotype" w:hAnsi="Palatino Linotype"/>
          <w:i/>
          <w:color w:val="C00000"/>
          <w:lang w:eastAsia="el-GR"/>
        </w:rPr>
        <w:t xml:space="preserve">Δίκαιος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 xml:space="preserve">ως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 xml:space="preserve">φοίνιξ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>ανθήσει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...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Στ.: </w:t>
      </w:r>
      <w:r w:rsidRPr="000E7173">
        <w:rPr>
          <w:rFonts w:ascii="Palatino Linotype" w:hAnsi="Palatino Linotype"/>
          <w:i/>
          <w:color w:val="C00000"/>
          <w:lang w:eastAsia="el-GR"/>
        </w:rPr>
        <w:t xml:space="preserve">Θαυμαστός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Θεός...</w:t>
      </w:r>
    </w:p>
    <w:p w:rsidR="00FF31D2" w:rsidRPr="00A53A5E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A53A5E">
        <w:rPr>
          <w:rFonts w:ascii="Palatino Linotype" w:hAnsi="Palatino Linotype"/>
          <w:b/>
          <w:i/>
          <w:color w:val="C00000"/>
          <w:lang w:eastAsia="el-GR"/>
        </w:rPr>
        <w:t>Ευαγγέλιον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 xml:space="preserve">. </w:t>
      </w:r>
      <w:r w:rsidRPr="00A53A5E">
        <w:rPr>
          <w:rFonts w:ascii="Palatino Linotype" w:hAnsi="Palatino Linotype" w:cs="Arial"/>
          <w:b/>
          <w:i/>
          <w:color w:val="C00000"/>
          <w:lang w:eastAsia="el-GR"/>
        </w:rPr>
        <w:t xml:space="preserve">Εκ 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>του κατά Ματθαίον (Κεφ. ι . 16-23)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Είπεν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Κύριος τοις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εαυτού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μαθηταίς: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Ιδού εγώ αποστέλλω υμάς ως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πρόβατα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μέσω λύκων. Γίνεσθε ουν φρόνιμοι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οι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όφεις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ακέραιοι ως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αι περιστεραί. Προσέχετε </w:t>
      </w:r>
      <w:r w:rsidRPr="000E7173">
        <w:rPr>
          <w:rFonts w:ascii="Palatino Linotype" w:hAnsi="Palatino Linotype"/>
          <w:color w:val="C00000"/>
          <w:lang w:eastAsia="el-GR"/>
        </w:rPr>
        <w:t xml:space="preserve">δε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0E7173">
        <w:rPr>
          <w:rFonts w:ascii="Palatino Linotype" w:hAnsi="Palatino Linotype" w:cs="Arial"/>
          <w:color w:val="C00000"/>
          <w:lang w:eastAsia="el-GR"/>
        </w:rPr>
        <w:t>ανθρώπων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Παραδώσουσι γαρ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υμάς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εις συνέδρια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ταις συναγωγαίς αυτών μαστιγώσουσιν </w:t>
      </w:r>
      <w:r w:rsidRPr="000E7173">
        <w:rPr>
          <w:rFonts w:ascii="Palatino Linotype" w:hAnsi="Palatino Linotype" w:cs="Arial"/>
          <w:color w:val="C00000"/>
          <w:lang w:eastAsia="el-GR"/>
        </w:rPr>
        <w:t>υμάς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επί ηγεμόνας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δε και βασιλείς </w:t>
      </w:r>
      <w:r w:rsidRPr="000E7173">
        <w:rPr>
          <w:rFonts w:ascii="Palatino Linotype" w:hAnsi="Palatino Linotype" w:cs="Arial"/>
          <w:color w:val="C00000"/>
          <w:lang w:eastAsia="el-GR"/>
        </w:rPr>
        <w:t>αχθήσεσθε ένεκεν ομού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εις μαρτύριον αυτοίς και τοις </w:t>
      </w:r>
      <w:r w:rsidRPr="000E7173">
        <w:rPr>
          <w:rFonts w:ascii="Palatino Linotype" w:hAnsi="Palatino Linotype" w:cs="Arial"/>
          <w:color w:val="C00000"/>
          <w:lang w:eastAsia="el-GR"/>
        </w:rPr>
        <w:t>έθνεσιν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Όταν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δε παραδώσουσιν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υμάς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μη μεριμνήσητε πως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τι </w:t>
      </w:r>
      <w:r w:rsidRPr="000E7173">
        <w:rPr>
          <w:rFonts w:ascii="Palatino Linotype" w:hAnsi="Palatino Linotype"/>
          <w:color w:val="C00000"/>
          <w:lang w:eastAsia="el-GR"/>
        </w:rPr>
        <w:t xml:space="preserve">λαλήσητε. Δοθήσεται γαρ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υμίν εν εκείνη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 </w:t>
      </w:r>
      <w:r w:rsidRPr="000E7173">
        <w:rPr>
          <w:rFonts w:ascii="Palatino Linotype" w:hAnsi="Palatino Linotype" w:cs="Arial"/>
          <w:color w:val="C00000"/>
          <w:lang w:eastAsia="el-GR"/>
        </w:rPr>
        <w:t>ώρα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τι λαλήσετε. Ου γαρ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υμείς εστε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οι λαλούντες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αλλά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 Πνεύμα του Πατρός </w:t>
      </w:r>
      <w:r w:rsidRPr="000E7173">
        <w:rPr>
          <w:rFonts w:ascii="Palatino Linotype" w:hAnsi="Palatino Linotype" w:cs="Arial"/>
          <w:color w:val="C00000"/>
          <w:lang w:eastAsia="el-GR"/>
        </w:rPr>
        <w:t>υμών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το λαλούν </w:t>
      </w:r>
      <w:r w:rsidRPr="000E7173">
        <w:rPr>
          <w:rFonts w:ascii="Palatino Linotype" w:hAnsi="Palatino Linotype" w:cs="Arial"/>
          <w:color w:val="C00000"/>
          <w:lang w:eastAsia="el-GR"/>
        </w:rPr>
        <w:t>εν υμίν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Παραδώσει δε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αδελφός αδελφόν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εις θάνατον και πατήρ τέκνον.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επαναστήσονται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τέκνα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επί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γονείς και θανατώσουσιν </w:t>
      </w:r>
      <w:r w:rsidRPr="000E7173">
        <w:rPr>
          <w:rFonts w:ascii="Palatino Linotype" w:hAnsi="Palatino Linotype"/>
          <w:color w:val="C00000"/>
          <w:lang w:eastAsia="el-GR"/>
        </w:rPr>
        <w:t>αυτούς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έσεσθε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μισούμενοι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υπό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πάντων δια το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όνομά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μου,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υπομείνας </w:t>
      </w:r>
      <w:r w:rsidRPr="000E7173">
        <w:rPr>
          <w:rFonts w:ascii="Palatino Linotype" w:hAnsi="Palatino Linotype" w:cs="Trebuchet MS"/>
          <w:color w:val="C00000"/>
          <w:lang w:eastAsia="el-GR"/>
        </w:rPr>
        <w:t>εις τέλος σωθήσεται.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Δόξα: </w:t>
      </w:r>
      <w:r w:rsidRPr="000E7173">
        <w:rPr>
          <w:rFonts w:ascii="Palatino Linotype" w:hAnsi="Palatino Linotype"/>
          <w:i/>
          <w:color w:val="C00000"/>
          <w:lang w:eastAsia="el-GR"/>
        </w:rPr>
        <w:t xml:space="preserve">Ταις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 xml:space="preserve">του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>Αθλοφόρου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...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Και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νυν: </w:t>
      </w:r>
      <w:r w:rsidRPr="000E7173">
        <w:rPr>
          <w:rFonts w:ascii="Palatino Linotype" w:hAnsi="Palatino Linotype"/>
          <w:i/>
          <w:color w:val="C00000"/>
          <w:lang w:eastAsia="el-GR"/>
        </w:rPr>
        <w:t xml:space="preserve">Ταις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της Θεοτόκου...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>Ιδιόμελον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Ήχος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πλ. Β . </w:t>
      </w:r>
      <w:r w:rsidRPr="000E7173">
        <w:rPr>
          <w:rFonts w:ascii="Palatino Linotype" w:hAnsi="Palatino Linotype" w:cs="Arial"/>
          <w:color w:val="C00000"/>
          <w:lang w:eastAsia="el-GR"/>
        </w:rPr>
        <w:t>Όλην αποθέμενοι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Στ.: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>Ελεήμον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 xml:space="preserve">ελέησόν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 xml:space="preserve">με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Θεός...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>Ως αράχνην έλυσας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ιστόν επίγειον </w:t>
      </w:r>
      <w:r w:rsidRPr="000E7173">
        <w:rPr>
          <w:rFonts w:ascii="Palatino Linotype" w:hAnsi="Palatino Linotype"/>
          <w:color w:val="C00000"/>
          <w:lang w:eastAsia="el-GR"/>
        </w:rPr>
        <w:t xml:space="preserve">δόξαν, της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Λαρίσης πρώταρχε, της φρουράς Νικόλαε, </w:t>
      </w:r>
      <w:r w:rsidRPr="000E7173">
        <w:rPr>
          <w:rFonts w:ascii="Palatino Linotype" w:hAnsi="Palatino Linotype" w:cs="Arial"/>
          <w:color w:val="C00000"/>
          <w:lang w:eastAsia="el-GR"/>
        </w:rPr>
        <w:t>ακατάβλητε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Πέλων γαρ πάντιμον, του Χριστού </w:t>
      </w:r>
      <w:r w:rsidRPr="000E7173">
        <w:rPr>
          <w:rFonts w:ascii="Palatino Linotype" w:hAnsi="Palatino Linotype" w:cs="Arial"/>
          <w:color w:val="C00000"/>
          <w:lang w:eastAsia="el-GR"/>
        </w:rPr>
        <w:t>ήδυσμα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λευκάνθεμον πανεύοσμον, πιστούς κατηύφρανας,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εχθρόν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τον πλάνον κατήσχυνας, </w:t>
      </w:r>
      <w:r w:rsidRPr="000E7173">
        <w:rPr>
          <w:rFonts w:ascii="Palatino Linotype" w:hAnsi="Palatino Linotype" w:cs="Arial"/>
          <w:color w:val="C00000"/>
          <w:lang w:eastAsia="el-GR"/>
        </w:rPr>
        <w:t>αόκνου εργαστήριον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προσευχής και τόλμης γενόμενος,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όθεν εν </w:t>
      </w:r>
      <w:r w:rsidRPr="000E7173">
        <w:rPr>
          <w:rFonts w:ascii="Palatino Linotype" w:hAnsi="Palatino Linotype" w:cs="Trebuchet MS"/>
          <w:color w:val="C00000"/>
          <w:lang w:eastAsia="el-GR"/>
        </w:rPr>
        <w:t>Βουνένων</w:t>
      </w:r>
      <w:r w:rsidRPr="000E7173">
        <w:rPr>
          <w:rFonts w:ascii="Palatino Linotype" w:hAnsi="Palatino Linotype"/>
          <w:color w:val="C00000"/>
          <w:lang w:eastAsia="el-GR"/>
        </w:rPr>
        <w:t xml:space="preserve">, τοις </w:t>
      </w:r>
      <w:r w:rsidRPr="000E7173">
        <w:rPr>
          <w:rFonts w:ascii="Palatino Linotype" w:hAnsi="Palatino Linotype" w:cs="Arial"/>
          <w:color w:val="C00000"/>
          <w:lang w:eastAsia="el-GR"/>
        </w:rPr>
        <w:t>άλσεσιν αθλήσας ανδρικώς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υπέρ ημών </w:t>
      </w:r>
      <w:r w:rsidRPr="000E7173">
        <w:rPr>
          <w:rFonts w:ascii="Palatino Linotype" w:hAnsi="Palatino Linotype" w:cs="Trebuchet MS"/>
          <w:color w:val="C00000"/>
          <w:lang w:eastAsia="el-GR"/>
        </w:rPr>
        <w:t>χάριν είληφας, μεσιτεύειν πάντοτε.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A53A5E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A53A5E">
        <w:rPr>
          <w:rFonts w:ascii="Palatino Linotype" w:hAnsi="Palatino Linotype" w:cs="Arial"/>
          <w:b/>
          <w:i/>
          <w:color w:val="C00000"/>
          <w:lang w:eastAsia="el-GR"/>
        </w:rPr>
        <w:t xml:space="preserve">Ωδή 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>ζ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Οι </w:t>
      </w:r>
      <w:r w:rsidRPr="00A53A5E">
        <w:rPr>
          <w:rFonts w:ascii="Palatino Linotype" w:hAnsi="Palatino Linotype" w:cs="Arial"/>
          <w:b/>
          <w:i/>
          <w:color w:val="C00000"/>
          <w:lang w:eastAsia="el-GR"/>
        </w:rPr>
        <w:t xml:space="preserve">εκ 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 xml:space="preserve">της </w:t>
      </w:r>
      <w:r w:rsidRPr="00A53A5E">
        <w:rPr>
          <w:rFonts w:ascii="Palatino Linotype" w:hAnsi="Palatino Linotype" w:cs="Arial"/>
          <w:b/>
          <w:i/>
          <w:color w:val="C00000"/>
          <w:lang w:eastAsia="el-GR"/>
        </w:rPr>
        <w:t>Ιουδαίας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Νικηφόρους </w:t>
      </w:r>
      <w:r w:rsidRPr="000E7173">
        <w:rPr>
          <w:rFonts w:ascii="Palatino Linotype" w:hAnsi="Palatino Linotype" w:cs="Arial"/>
          <w:color w:val="C00000"/>
          <w:lang w:eastAsia="el-GR"/>
        </w:rPr>
        <w:t>αγώνας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κατ’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Αράβων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τελέσας, στερρέ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όρει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του Τυρνάβου, συν δήμω σων συνάθλων, στέφος δόξης </w:t>
      </w:r>
      <w:r w:rsidRPr="000E7173">
        <w:rPr>
          <w:rFonts w:ascii="Palatino Linotype" w:hAnsi="Palatino Linotype" w:cs="Arial"/>
          <w:color w:val="C00000"/>
          <w:lang w:eastAsia="el-GR"/>
        </w:rPr>
        <w:t>απείληφας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χάριν εύρες </w:t>
      </w:r>
      <w:r w:rsidRPr="000E7173">
        <w:rPr>
          <w:rFonts w:ascii="Palatino Linotype" w:hAnsi="Palatino Linotype" w:cs="Arial"/>
          <w:color w:val="C00000"/>
          <w:lang w:eastAsia="el-GR"/>
        </w:rPr>
        <w:t>αεί</w:t>
      </w:r>
      <w:r w:rsidRPr="000E7173">
        <w:rPr>
          <w:rFonts w:ascii="Palatino Linotype" w:hAnsi="Palatino Linotype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υπέρ ημών </w:t>
      </w:r>
      <w:r w:rsidRPr="000E7173">
        <w:rPr>
          <w:rFonts w:ascii="Palatino Linotype" w:hAnsi="Palatino Linotype" w:cs="Trebuchet MS"/>
          <w:color w:val="C00000"/>
          <w:lang w:eastAsia="el-GR"/>
        </w:rPr>
        <w:t>πρεσβεύειν.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Arial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Αθλητών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δωδεκάδος, παναλκίμου προΐστωρ, θεόφρον πέφηνας, μεθ’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νυν συναγάλλη,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πόλω, και πρεσβεύεις </w:t>
      </w:r>
      <w:r w:rsidRPr="000E7173">
        <w:rPr>
          <w:rFonts w:ascii="Palatino Linotype" w:hAnsi="Palatino Linotype" w:cs="Arial"/>
          <w:color w:val="C00000"/>
          <w:lang w:eastAsia="el-GR"/>
        </w:rPr>
        <w:t>αείποτε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υπέρ ημών </w:t>
      </w:r>
      <w:r w:rsidRPr="000E7173">
        <w:rPr>
          <w:rFonts w:ascii="Palatino Linotype" w:hAnsi="Palatino Linotype" w:cs="Trebuchet MS"/>
          <w:color w:val="C00000"/>
          <w:lang w:eastAsia="el-GR"/>
        </w:rPr>
        <w:t>των πιστώς, τιμώντων σου την μνήμην.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Arial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Ιερείον ως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θείον, προσηνέχθης Κυρίω, και θύμα τέλειον,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</w:t>
      </w:r>
      <w:r w:rsidRPr="000E7173">
        <w:rPr>
          <w:rFonts w:ascii="Palatino Linotype" w:hAnsi="Palatino Linotype" w:cs="Arial"/>
          <w:color w:val="C00000"/>
          <w:lang w:eastAsia="el-GR"/>
        </w:rPr>
        <w:t>αθλήσας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δάσει των Βουνένων,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απτοήτω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φρονήματι, δι’ ου πληροίς και ψυχάς,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ημών εν </w:t>
      </w:r>
      <w:r w:rsidRPr="000E7173">
        <w:rPr>
          <w:rFonts w:ascii="Palatino Linotype" w:hAnsi="Palatino Linotype" w:cs="Trebuchet MS"/>
          <w:color w:val="C00000"/>
          <w:lang w:eastAsia="el-GR"/>
        </w:rPr>
        <w:t>μάχαις βίου.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i/>
          <w:color w:val="C00000"/>
          <w:lang w:eastAsia="el-GR"/>
        </w:rPr>
      </w:pPr>
    </w:p>
    <w:p w:rsidR="00FF31D2" w:rsidRPr="00A53A5E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A53A5E">
        <w:rPr>
          <w:rFonts w:ascii="Palatino Linotype" w:hAnsi="Palatino Linotype"/>
          <w:b/>
          <w:i/>
          <w:color w:val="C00000"/>
          <w:lang w:eastAsia="el-GR"/>
        </w:rPr>
        <w:t>Θεοτοκίον.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Της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ζωής μου τον χρόνον, δαπανήσας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τάλας,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ανόμοις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πταίσμασι, βοώ σοι Θεοτόκε,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εξ έργων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μου βορβόρου,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έγειρόν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με και σώσόν με,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ίνα υμνώ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σε </w:t>
      </w:r>
      <w:r w:rsidRPr="000E7173">
        <w:rPr>
          <w:rFonts w:ascii="Palatino Linotype" w:hAnsi="Palatino Linotype" w:cs="Arial"/>
          <w:color w:val="C00000"/>
          <w:lang w:eastAsia="el-GR"/>
        </w:rPr>
        <w:t>αεί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>υπερευλογημένη</w:t>
      </w:r>
      <w:r w:rsidRPr="000E7173">
        <w:rPr>
          <w:rFonts w:ascii="Palatino Linotype" w:hAnsi="Palatino Linotype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A53A5E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A53A5E">
        <w:rPr>
          <w:rFonts w:ascii="Palatino Linotype" w:hAnsi="Palatino Linotype" w:cs="Arial"/>
          <w:b/>
          <w:i/>
          <w:color w:val="C00000"/>
          <w:lang w:eastAsia="el-GR"/>
        </w:rPr>
        <w:t xml:space="preserve">Ωδή 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>η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Τον βασιλέα.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>Οδμάς εκπνέει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των λειψάνων σου θήκη, μυροβόλους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νέε,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αντιλήπτορ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θείε, των σε </w:t>
      </w:r>
      <w:r w:rsidRPr="000E7173">
        <w:rPr>
          <w:rFonts w:ascii="Palatino Linotype" w:hAnsi="Palatino Linotype" w:cs="Arial"/>
          <w:color w:val="C00000"/>
          <w:lang w:eastAsia="el-GR"/>
        </w:rPr>
        <w:t>υμνολογούντων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 w:cs="Arial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Υπό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την σκέπην, των σωστικών πρεσβειών σου, καταφεύγοντες σε μελωδούμεν, στρατηλάτα σώφρον, </w:t>
      </w:r>
      <w:r w:rsidRPr="000E7173">
        <w:rPr>
          <w:rFonts w:ascii="Palatino Linotype" w:hAnsi="Palatino Linotype"/>
          <w:color w:val="C00000"/>
          <w:lang w:eastAsia="el-GR"/>
        </w:rPr>
        <w:t>Νικόλαε Κυρίου.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Μη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μου παρίδης, τους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βίω </w:t>
      </w:r>
      <w:r w:rsidRPr="000E7173">
        <w:rPr>
          <w:rFonts w:ascii="Palatino Linotype" w:hAnsi="Palatino Linotype" w:cs="Arial"/>
          <w:color w:val="C00000"/>
          <w:lang w:eastAsia="el-GR"/>
        </w:rPr>
        <w:t>ιδρώτας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τον κόπον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νυν καταβάλλω, φυλακήν τηρήσαι, </w:t>
      </w:r>
      <w:r w:rsidRPr="000E7173">
        <w:rPr>
          <w:rFonts w:ascii="Palatino Linotype" w:hAnsi="Palatino Linotype"/>
          <w:color w:val="C00000"/>
          <w:lang w:eastAsia="el-GR"/>
        </w:rPr>
        <w:t>Νικόλαε θυρίδων.</w:t>
      </w:r>
    </w:p>
    <w:p w:rsidR="00FF31D2" w:rsidRPr="00A53A5E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A53A5E">
        <w:rPr>
          <w:rFonts w:ascii="Palatino Linotype" w:hAnsi="Palatino Linotype"/>
          <w:b/>
          <w:i/>
          <w:color w:val="C00000"/>
          <w:lang w:eastAsia="el-GR"/>
        </w:rPr>
        <w:t>Θεοτοκίον.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Αγνή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Παρθένε, γενού θερμή βοηθός μου,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εσχάτη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Κρίσεως </w:t>
      </w:r>
      <w:r w:rsidRPr="000E7173">
        <w:rPr>
          <w:rFonts w:ascii="Palatino Linotype" w:hAnsi="Palatino Linotype" w:cs="Arial"/>
          <w:color w:val="C00000"/>
          <w:lang w:eastAsia="el-GR"/>
        </w:rPr>
        <w:t>ώρα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ίνα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καταδίκης, κολάσεως </w:t>
      </w:r>
      <w:r w:rsidRPr="000E7173">
        <w:rPr>
          <w:rFonts w:ascii="Palatino Linotype" w:hAnsi="Palatino Linotype" w:cs="Arial"/>
          <w:color w:val="C00000"/>
          <w:lang w:eastAsia="el-GR"/>
        </w:rPr>
        <w:t>εκφύγω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A53A5E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A53A5E">
        <w:rPr>
          <w:rFonts w:ascii="Palatino Linotype" w:hAnsi="Palatino Linotype" w:cs="Arial"/>
          <w:b/>
          <w:i/>
          <w:color w:val="C00000"/>
          <w:lang w:eastAsia="el-GR"/>
        </w:rPr>
        <w:t xml:space="preserve">Ωδή 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>θ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Κυρίως Θεοτόκον.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>Ιάσεων ομβρίζεις</w:t>
      </w:r>
      <w:r w:rsidRPr="000E7173">
        <w:rPr>
          <w:rFonts w:ascii="Palatino Linotype" w:hAnsi="Palatino Linotype"/>
          <w:color w:val="C00000"/>
          <w:lang w:eastAsia="el-GR"/>
        </w:rPr>
        <w:t xml:space="preserve">, νάματα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λέπραν, Θεσσαλονίκης δουκός την </w:t>
      </w:r>
      <w:r w:rsidRPr="000E7173">
        <w:rPr>
          <w:rFonts w:ascii="Palatino Linotype" w:hAnsi="Palatino Linotype" w:cs="Arial"/>
          <w:color w:val="C00000"/>
          <w:lang w:eastAsia="el-GR"/>
        </w:rPr>
        <w:t>ανίατον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υπερφυώς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θεραπεύσας κλεινέ </w:t>
      </w:r>
      <w:r w:rsidRPr="000E7173">
        <w:rPr>
          <w:rFonts w:ascii="Palatino Linotype" w:hAnsi="Palatino Linotype"/>
          <w:color w:val="C00000"/>
          <w:lang w:eastAsia="el-GR"/>
        </w:rPr>
        <w:t>Νικόλαε.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>Χαρίτων μυροθήκη, θείων ουρανόθεν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τοις σε τιμώσι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στάλαξον, πταισμάτων λύσεως δρόσον και </w:t>
      </w:r>
      <w:r w:rsidRPr="000E7173">
        <w:rPr>
          <w:rFonts w:ascii="Palatino Linotype" w:hAnsi="Palatino Linotype" w:cs="Arial"/>
          <w:color w:val="C00000"/>
          <w:lang w:eastAsia="el-GR"/>
        </w:rPr>
        <w:t>απολύτρωσιν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Μαρτύρων θείε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κόσμε,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Οσίων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στέμμα, τους σε προστάτην </w:t>
      </w:r>
      <w:r w:rsidRPr="000E7173">
        <w:rPr>
          <w:rFonts w:ascii="Palatino Linotype" w:hAnsi="Palatino Linotype" w:cs="Arial"/>
          <w:color w:val="C00000"/>
          <w:lang w:eastAsia="el-GR"/>
        </w:rPr>
        <w:t>ανύστακτον έχοντας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0E7173">
        <w:rPr>
          <w:rFonts w:ascii="Palatino Linotype" w:hAnsi="Palatino Linotype" w:cs="Trebuchet MS"/>
          <w:color w:val="C00000"/>
          <w:lang w:eastAsia="el-GR"/>
        </w:rPr>
        <w:t>συμφορών και παγίδων του πλάνου λύτρωσαι.</w:t>
      </w:r>
    </w:p>
    <w:p w:rsidR="00FF31D2" w:rsidRPr="00A53A5E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A53A5E">
        <w:rPr>
          <w:rFonts w:ascii="Palatino Linotype" w:hAnsi="Palatino Linotype"/>
          <w:b/>
          <w:i/>
          <w:color w:val="C00000"/>
          <w:lang w:eastAsia="el-GR"/>
        </w:rPr>
        <w:t>Θεοτοκίον.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Μαρία </w:t>
      </w:r>
      <w:r w:rsidRPr="000E7173">
        <w:rPr>
          <w:rFonts w:ascii="Palatino Linotype" w:hAnsi="Palatino Linotype" w:cs="Arial"/>
          <w:color w:val="C00000"/>
          <w:lang w:eastAsia="el-GR"/>
        </w:rPr>
        <w:t>εκτακείσαν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την ψυχήν σου δούλου,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ανομημάτων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φλογμώ καταδρόσισον, ψεκάσι θείου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ελέους </w:t>
      </w:r>
      <w:r w:rsidRPr="000E7173">
        <w:rPr>
          <w:rFonts w:ascii="Palatino Linotype" w:hAnsi="Palatino Linotype" w:cs="Trebuchet MS"/>
          <w:color w:val="C00000"/>
          <w:lang w:eastAsia="el-GR"/>
        </w:rPr>
        <w:t>του σου και σώσόν με.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A53A5E" w:rsidRDefault="00FF31D2" w:rsidP="00A53A5E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A53A5E">
        <w:rPr>
          <w:rFonts w:ascii="Palatino Linotype" w:hAnsi="Palatino Linotype" w:cs="Arial"/>
          <w:b/>
          <w:i/>
          <w:color w:val="C00000"/>
          <w:lang w:eastAsia="el-GR"/>
        </w:rPr>
        <w:t>Άξιόν εστι</w:t>
      </w:r>
      <w:r w:rsidRPr="00A53A5E">
        <w:rPr>
          <w:rFonts w:ascii="Palatino Linotype" w:hAnsi="Palatino Linotype" w:cs="Trebuchet MS"/>
          <w:b/>
          <w:i/>
          <w:color w:val="C00000"/>
          <w:lang w:eastAsia="el-GR"/>
        </w:rPr>
        <w:t>, και τα Μεγαλυνάρια.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Χαίροις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Εκκλησίας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νεολαμπές, πύρσευμα </w:t>
      </w:r>
      <w:r w:rsidRPr="000E7173">
        <w:rPr>
          <w:rFonts w:ascii="Palatino Linotype" w:hAnsi="Palatino Linotype"/>
          <w:color w:val="C00000"/>
          <w:lang w:eastAsia="el-GR"/>
        </w:rPr>
        <w:t xml:space="preserve">φωτίζων, θαυμασίων σου ταις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βολαίς, της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Ελλάδος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χώραν,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Βουνένων,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ωράϊσμα </w:t>
      </w:r>
      <w:r w:rsidRPr="000E7173">
        <w:rPr>
          <w:rFonts w:ascii="Palatino Linotype" w:hAnsi="Palatino Linotype" w:cs="Trebuchet MS"/>
          <w:color w:val="C00000"/>
          <w:lang w:eastAsia="el-GR"/>
        </w:rPr>
        <w:t>και κλέος, περικαλλέστατον.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Ήθλησας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κραταιέ, βλάστημα </w:t>
      </w:r>
      <w:r w:rsidRPr="000E7173">
        <w:rPr>
          <w:rFonts w:ascii="Palatino Linotype" w:hAnsi="Palatino Linotype" w:cs="Arial"/>
          <w:color w:val="C00000"/>
          <w:lang w:eastAsia="el-GR"/>
        </w:rPr>
        <w:t>Εώας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μυροβόλον πανευσθενώς,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δρυμοίς Βουνένων, και ηύφρανας τους δήμους, των ευσεβών τοις </w:t>
      </w:r>
      <w:r w:rsidRPr="000E7173">
        <w:rPr>
          <w:rFonts w:ascii="Palatino Linotype" w:hAnsi="Palatino Linotype" w:cs="Arial"/>
          <w:color w:val="C00000"/>
          <w:lang w:eastAsia="el-GR"/>
        </w:rPr>
        <w:t>ύμνοις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νυν ευφημούντων </w:t>
      </w:r>
      <w:r w:rsidRPr="000E7173">
        <w:rPr>
          <w:rFonts w:ascii="Palatino Linotype" w:hAnsi="Palatino Linotype"/>
          <w:color w:val="C00000"/>
          <w:lang w:eastAsia="el-GR"/>
        </w:rPr>
        <w:t>σε.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Χαίροις στρατηλάτα του </w:t>
      </w:r>
      <w:r w:rsidRPr="000E7173">
        <w:rPr>
          <w:rFonts w:ascii="Palatino Linotype" w:hAnsi="Palatino Linotype" w:cs="Arial"/>
          <w:color w:val="C00000"/>
          <w:lang w:eastAsia="el-GR"/>
        </w:rPr>
        <w:t>Ιησού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συν τη δωδεκάδι, 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ανδρείων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σου </w:t>
      </w:r>
      <w:r w:rsidRPr="000E7173">
        <w:rPr>
          <w:rFonts w:ascii="Palatino Linotype" w:hAnsi="Palatino Linotype" w:cs="Arial"/>
          <w:color w:val="C00000"/>
          <w:lang w:eastAsia="el-GR"/>
        </w:rPr>
        <w:t>οπλιτών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χαίροις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Λαρίσης, Τυρνάβου και Βουνένων, την χθόνα </w:t>
      </w:r>
      <w:r w:rsidRPr="000E7173">
        <w:rPr>
          <w:rFonts w:ascii="Palatino Linotype" w:hAnsi="Palatino Linotype" w:cs="Arial"/>
          <w:color w:val="C00000"/>
          <w:lang w:eastAsia="el-GR"/>
        </w:rPr>
        <w:t>αγιάσας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άθλοις </w:t>
      </w:r>
      <w:r w:rsidRPr="000E7173">
        <w:rPr>
          <w:rFonts w:ascii="Palatino Linotype" w:hAnsi="Palatino Linotype"/>
          <w:color w:val="C00000"/>
          <w:lang w:eastAsia="el-GR"/>
        </w:rPr>
        <w:t>Νικόλαε.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Χαίροις της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Εώας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σεπτός βλαστός, </w:t>
      </w:r>
      <w:r w:rsidRPr="000E7173">
        <w:rPr>
          <w:rFonts w:ascii="Palatino Linotype" w:hAnsi="Palatino Linotype" w:cs="Arial"/>
          <w:color w:val="C00000"/>
          <w:lang w:eastAsia="el-GR"/>
        </w:rPr>
        <w:t>Οσιομαρτύρων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στύλος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όντως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φωτοειδής, χαίροις των Βουνένων,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>θείος μαργαρίτης, και φύλαξ ευσεβούντων, πανιερώτατος.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Νίκας ευσεβέσι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κατά παθών, δίδου ταις λιταίς σου, και διέγειρον τας ψυχάς, προς Κυρίου αίνον,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ημών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σημειοφόρε,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Βουνένων, </w:t>
      </w:r>
      <w:r w:rsidRPr="000E7173">
        <w:rPr>
          <w:rFonts w:ascii="Palatino Linotype" w:hAnsi="Palatino Linotype" w:cs="Arial"/>
          <w:color w:val="C00000"/>
          <w:lang w:eastAsia="el-GR"/>
        </w:rPr>
        <w:t>έμψυχον άγαλμα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Πόθω </w:t>
      </w:r>
      <w:r w:rsidRPr="000E7173">
        <w:rPr>
          <w:rFonts w:ascii="Palatino Linotype" w:hAnsi="Palatino Linotype" w:cs="Arial"/>
          <w:color w:val="C00000"/>
          <w:lang w:eastAsia="el-GR"/>
        </w:rPr>
        <w:t>εορτάσωμεν αδελφοί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την φωσφόρον μνήμην,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Νικολάου του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θαυμαστού, στέφοντες </w:t>
      </w:r>
      <w:r w:rsidRPr="000E7173">
        <w:rPr>
          <w:rFonts w:ascii="Palatino Linotype" w:hAnsi="Palatino Linotype" w:cs="Arial"/>
          <w:color w:val="C00000"/>
          <w:lang w:eastAsia="el-GR"/>
        </w:rPr>
        <w:t>εκθύμως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έαρος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τοις </w:t>
      </w:r>
      <w:r w:rsidRPr="000E7173">
        <w:rPr>
          <w:rFonts w:ascii="Palatino Linotype" w:hAnsi="Palatino Linotype" w:cs="Arial"/>
          <w:color w:val="C00000"/>
          <w:lang w:eastAsia="el-GR"/>
        </w:rPr>
        <w:t>ρόδοις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αυτόν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ως αν </w:t>
      </w:r>
      <w:r w:rsidRPr="000E7173">
        <w:rPr>
          <w:rFonts w:ascii="Palatino Linotype" w:hAnsi="Palatino Linotype" w:cs="Trebuchet MS"/>
          <w:color w:val="C00000"/>
          <w:lang w:eastAsia="el-GR"/>
        </w:rPr>
        <w:t>της θείας, τύχωμεν χάριτος.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Πάσαι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0E7173">
        <w:rPr>
          <w:rFonts w:ascii="Palatino Linotype" w:hAnsi="Palatino Linotype" w:cs="Arial"/>
          <w:color w:val="C00000"/>
          <w:lang w:eastAsia="el-GR"/>
        </w:rPr>
        <w:t>Αγγέλων</w:t>
      </w:r>
      <w:r w:rsidRPr="000E7173">
        <w:rPr>
          <w:rFonts w:ascii="Palatino Linotype" w:hAnsi="Palatino Linotype" w:cs="Trebuchet MS"/>
          <w:color w:val="C00000"/>
          <w:lang w:eastAsia="el-GR"/>
        </w:rPr>
        <w:t>...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Νυν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>απολύεις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. Τρισάγιον.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6A3821" w:rsidRDefault="00FF31D2" w:rsidP="006A382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6A3821">
        <w:rPr>
          <w:rFonts w:ascii="Palatino Linotype" w:hAnsi="Palatino Linotype" w:cs="Arial"/>
          <w:b/>
          <w:i/>
          <w:color w:val="C00000"/>
          <w:lang w:eastAsia="el-GR"/>
        </w:rPr>
        <w:t>Απολυτίκιον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 xml:space="preserve">. </w:t>
      </w:r>
      <w:r w:rsidRPr="006A3821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>α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Της </w:t>
      </w:r>
      <w:r w:rsidRPr="006A3821">
        <w:rPr>
          <w:rFonts w:ascii="Palatino Linotype" w:hAnsi="Palatino Linotype" w:cs="Arial"/>
          <w:b/>
          <w:i/>
          <w:color w:val="C00000"/>
          <w:lang w:eastAsia="el-GR"/>
        </w:rPr>
        <w:t xml:space="preserve">ερήμου 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>πολίτης.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Ακεσώδυνον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φρέαρ, τοις τιμώσί σε δέδοσαι, πάσιν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αποστάζον </w:t>
      </w:r>
      <w:r w:rsidRPr="000E7173">
        <w:rPr>
          <w:rFonts w:ascii="Palatino Linotype" w:hAnsi="Palatino Linotype" w:cs="Trebuchet MS"/>
          <w:color w:val="C00000"/>
          <w:lang w:eastAsia="el-GR"/>
        </w:rPr>
        <w:t>ειρήνης</w:t>
      </w:r>
      <w:r w:rsidRPr="000E7173">
        <w:rPr>
          <w:rFonts w:ascii="Palatino Linotype" w:hAnsi="Palatino Linotype"/>
          <w:color w:val="C00000"/>
          <w:lang w:eastAsia="el-GR"/>
        </w:rPr>
        <w:t xml:space="preserve">,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ιάσεων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νάματα,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οπλίτα εν Εώας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ευσθενές,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Βουνένων θησαυρέ,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Αθλοφόρων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0E7173">
        <w:rPr>
          <w:rFonts w:ascii="Palatino Linotype" w:hAnsi="Palatino Linotype" w:cs="Arial"/>
          <w:color w:val="C00000"/>
          <w:lang w:eastAsia="el-GR"/>
        </w:rPr>
        <w:t>Οσίων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περιφανές κοσμήτορ,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όθεν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κράζομεν· Δόξα τω σε δοξάσαντι Χριστώ, δόξα τω σε θαυμαστώσαντι, δόξα τω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ανύστακτον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φρουρόν,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ημίν </w:t>
      </w:r>
      <w:r w:rsidRPr="000E7173">
        <w:rPr>
          <w:rFonts w:ascii="Palatino Linotype" w:hAnsi="Palatino Linotype" w:cs="Trebuchet MS"/>
          <w:color w:val="C00000"/>
          <w:lang w:eastAsia="el-GR"/>
        </w:rPr>
        <w:t>δωρήσαντι.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6A3821" w:rsidRDefault="00FF31D2" w:rsidP="006A382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6A3821">
        <w:rPr>
          <w:rFonts w:ascii="Palatino Linotype" w:hAnsi="Palatino Linotype" w:cs="Arial"/>
          <w:b/>
          <w:i/>
          <w:color w:val="C00000"/>
          <w:lang w:eastAsia="el-GR"/>
        </w:rPr>
        <w:t>Απόλυσις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 xml:space="preserve">, μεθ’ </w:t>
      </w:r>
      <w:r w:rsidRPr="006A3821">
        <w:rPr>
          <w:rFonts w:ascii="Palatino Linotype" w:hAnsi="Palatino Linotype" w:cs="Arial"/>
          <w:b/>
          <w:i/>
          <w:color w:val="C00000"/>
          <w:lang w:eastAsia="el-GR"/>
        </w:rPr>
        <w:t xml:space="preserve">ην 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 xml:space="preserve">ψάλλομεν τα </w:t>
      </w:r>
      <w:r w:rsidRPr="006A3821">
        <w:rPr>
          <w:rFonts w:ascii="Palatino Linotype" w:hAnsi="Palatino Linotype" w:cs="Arial"/>
          <w:b/>
          <w:i/>
          <w:color w:val="C00000"/>
          <w:lang w:eastAsia="el-GR"/>
        </w:rPr>
        <w:t>εξής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 xml:space="preserve">. </w:t>
      </w:r>
      <w:r w:rsidRPr="006A3821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 xml:space="preserve">β . </w:t>
      </w:r>
      <w:r w:rsidRPr="006A3821">
        <w:rPr>
          <w:rFonts w:ascii="Palatino Linotype" w:hAnsi="Palatino Linotype" w:cs="Arial"/>
          <w:b/>
          <w:i/>
          <w:color w:val="C00000"/>
          <w:lang w:eastAsia="el-GR"/>
        </w:rPr>
        <w:t xml:space="preserve">Ότε εκ 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>του Ξύλου.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Πάντων, 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ύμνοις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μελιχροίς, 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αξιοθαύμαστον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μνήμην,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επιτελούντων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σου, πλήρου τα αιτήματα, σοφέ Νικόλαε, και Χριστόν καθικέτευε,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υπέρ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των εκθύμως,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0E7173">
        <w:rPr>
          <w:rFonts w:ascii="Palatino Linotype" w:hAnsi="Palatino Linotype" w:cs="Trebuchet MS"/>
          <w:color w:val="C00000"/>
          <w:lang w:eastAsia="el-GR"/>
        </w:rPr>
        <w:t>στερρόν της πίστεως, τιμώντων Μάρτυρα</w:t>
      </w:r>
      <w:r w:rsidRPr="000E7173">
        <w:rPr>
          <w:rFonts w:ascii="Palatino Linotype" w:hAnsi="Palatino Linotype"/>
          <w:color w:val="C00000"/>
          <w:lang w:eastAsia="el-GR"/>
        </w:rPr>
        <w:t xml:space="preserve">, σε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ασκητή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θεόφρον, τον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>Βουνένοις στεφάνους, νίκης αιωνίου κομισάμενον.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>Δέσποινα πρόσδεξαι...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Την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πάσαν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ελπίδα </w:t>
      </w:r>
      <w:r w:rsidRPr="000E7173">
        <w:rPr>
          <w:rFonts w:ascii="Palatino Linotype" w:hAnsi="Palatino Linotype" w:cs="Trebuchet MS"/>
          <w:color w:val="C00000"/>
          <w:lang w:eastAsia="el-GR"/>
        </w:rPr>
        <w:t>μου...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6A3821" w:rsidRDefault="00FF31D2" w:rsidP="006A382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</w:p>
    <w:p w:rsidR="00FF31D2" w:rsidRPr="006A3821" w:rsidRDefault="00FF31D2" w:rsidP="006A382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6A3821">
        <w:rPr>
          <w:rFonts w:ascii="Palatino Linotype" w:hAnsi="Palatino Linotype"/>
          <w:b/>
          <w:color w:val="C00000"/>
          <w:lang w:eastAsia="el-GR"/>
        </w:rPr>
        <w:t>ΧΑΙΡΕΤΙΣΜΟΙ</w:t>
      </w:r>
    </w:p>
    <w:p w:rsidR="00FF31D2" w:rsidRPr="006A3821" w:rsidRDefault="00FF31D2" w:rsidP="006A382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6A3821">
        <w:rPr>
          <w:rFonts w:ascii="Palatino Linotype" w:hAnsi="Palatino Linotype"/>
          <w:b/>
          <w:i/>
          <w:color w:val="C00000"/>
          <w:lang w:eastAsia="el-GR"/>
        </w:rPr>
        <w:t xml:space="preserve">Κοντάκιον. </w:t>
      </w:r>
      <w:r w:rsidRPr="006A3821">
        <w:rPr>
          <w:rFonts w:ascii="Palatino Linotype" w:hAnsi="Palatino Linotype" w:cs="Arial"/>
          <w:b/>
          <w:i/>
          <w:color w:val="C00000"/>
          <w:lang w:eastAsia="el-GR"/>
        </w:rPr>
        <w:t xml:space="preserve">Ήχος 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>πλ. δ</w:t>
      </w:r>
      <w:r>
        <w:rPr>
          <w:rFonts w:ascii="Palatino Linotype" w:hAnsi="Palatino Linotype" w:cs="Trebuchet MS"/>
          <w:b/>
          <w:i/>
          <w:color w:val="C00000"/>
          <w:lang w:eastAsia="el-GR"/>
        </w:rPr>
        <w:t>’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 xml:space="preserve"> . Τη </w:t>
      </w:r>
      <w:r w:rsidRPr="006A3821">
        <w:rPr>
          <w:rFonts w:ascii="Palatino Linotype" w:hAnsi="Palatino Linotype" w:cs="Arial"/>
          <w:b/>
          <w:i/>
          <w:color w:val="C00000"/>
          <w:lang w:eastAsia="el-GR"/>
        </w:rPr>
        <w:t>Υπερμάχω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Τον </w:t>
      </w:r>
      <w:r w:rsidRPr="000E7173">
        <w:rPr>
          <w:rFonts w:ascii="Palatino Linotype" w:hAnsi="Palatino Linotype" w:cs="Arial"/>
          <w:color w:val="C00000"/>
          <w:lang w:eastAsia="el-GR"/>
        </w:rPr>
        <w:t>εξ Εώας ανατείλαντα ως ήλιον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Μαρτύρων κλέος και </w:t>
      </w:r>
      <w:r w:rsidRPr="000E7173">
        <w:rPr>
          <w:rFonts w:ascii="Palatino Linotype" w:hAnsi="Palatino Linotype" w:cs="Arial"/>
          <w:color w:val="C00000"/>
          <w:lang w:eastAsia="el-GR"/>
        </w:rPr>
        <w:t>Οσίων ακροθίνιον</w:t>
      </w:r>
      <w:r w:rsidRPr="000E7173">
        <w:rPr>
          <w:rFonts w:ascii="Palatino Linotype" w:hAnsi="Palatino Linotype"/>
          <w:color w:val="C00000"/>
          <w:lang w:eastAsia="el-GR"/>
        </w:rPr>
        <w:t xml:space="preserve">, καταυγάσαντα συνέσει τε και </w:t>
      </w:r>
      <w:r w:rsidRPr="000E7173">
        <w:rPr>
          <w:rFonts w:ascii="Palatino Linotype" w:hAnsi="Palatino Linotype" w:cs="Arial"/>
          <w:color w:val="C00000"/>
          <w:lang w:eastAsia="el-GR"/>
        </w:rPr>
        <w:t>ανδρεία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των Βουνένων τους δρυμούς νυν μελωδήσωμεν, και 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άθλησιν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αυτού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ύμνοις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στέψωμεν, </w:t>
      </w:r>
      <w:r w:rsidRPr="000E7173">
        <w:rPr>
          <w:rFonts w:ascii="Palatino Linotype" w:hAnsi="Palatino Linotype" w:cs="Arial"/>
          <w:color w:val="C00000"/>
          <w:lang w:eastAsia="el-GR"/>
        </w:rPr>
        <w:t>ανακράζοντες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Χαίρε Μάρτυς </w:t>
      </w:r>
      <w:r w:rsidRPr="000E7173">
        <w:rPr>
          <w:rFonts w:ascii="Palatino Linotype" w:hAnsi="Palatino Linotype"/>
          <w:color w:val="C00000"/>
          <w:lang w:eastAsia="el-GR"/>
        </w:rPr>
        <w:t>Νικόλαε.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Άγγελος </w:t>
      </w:r>
      <w:r w:rsidRPr="000E7173">
        <w:rPr>
          <w:rFonts w:ascii="Palatino Linotype" w:hAnsi="Palatino Linotype"/>
          <w:color w:val="C00000"/>
          <w:lang w:eastAsia="el-GR"/>
        </w:rPr>
        <w:t xml:space="preserve">φωτοφόρος, </w:t>
      </w:r>
      <w:r w:rsidRPr="000E7173">
        <w:rPr>
          <w:rFonts w:ascii="Palatino Linotype" w:hAnsi="Palatino Linotype" w:cs="Arial"/>
          <w:color w:val="C00000"/>
          <w:lang w:eastAsia="el-GR"/>
        </w:rPr>
        <w:t>αληθώς ανεδείχθης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Βουνένων λαμπρότης· </w:t>
      </w:r>
      <w:r w:rsidRPr="000E7173">
        <w:rPr>
          <w:rFonts w:ascii="Palatino Linotype" w:hAnsi="Palatino Linotype"/>
          <w:i/>
          <w:color w:val="C00000"/>
          <w:lang w:eastAsia="el-GR"/>
        </w:rPr>
        <w:t>(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 xml:space="preserve">εκ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 xml:space="preserve">γ )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αρετής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γαρ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εκλάμψας </w:t>
      </w:r>
      <w:r w:rsidRPr="000E7173">
        <w:rPr>
          <w:rFonts w:ascii="Palatino Linotype" w:hAnsi="Palatino Linotype"/>
          <w:color w:val="C00000"/>
          <w:lang w:eastAsia="el-GR"/>
        </w:rPr>
        <w:t>βολαίς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ανδρείας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νέε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αθλητά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ηύγασας, πιστούς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ανευφημούντάς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σε,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ύμνοις </w:t>
      </w:r>
      <w:r w:rsidRPr="000E7173">
        <w:rPr>
          <w:rFonts w:ascii="Palatino Linotype" w:hAnsi="Palatino Linotype" w:cs="Trebuchet MS"/>
          <w:color w:val="C00000"/>
          <w:lang w:eastAsia="el-GR"/>
        </w:rPr>
        <w:t>μελιχροίς βοώντας·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βολίς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αρετών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καλλίστων·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κρηπίς </w:t>
      </w:r>
      <w:r w:rsidRPr="000E7173">
        <w:rPr>
          <w:rFonts w:ascii="Palatino Linotype" w:hAnsi="Palatino Linotype" w:cs="Arial"/>
          <w:color w:val="C00000"/>
          <w:lang w:eastAsia="el-GR"/>
        </w:rPr>
        <w:t>αθλητών αρίστων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</w:t>
      </w:r>
      <w:r w:rsidRPr="000E7173">
        <w:rPr>
          <w:rFonts w:ascii="Palatino Linotype" w:hAnsi="Palatino Linotype" w:cs="Arial"/>
          <w:color w:val="C00000"/>
          <w:lang w:eastAsia="el-GR"/>
        </w:rPr>
        <w:t>αγάπης αστήρ ο ανέσπερος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απάτης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πρηστήρ </w:t>
      </w:r>
      <w:r w:rsidRPr="000E7173">
        <w:rPr>
          <w:rFonts w:ascii="Palatino Linotype" w:hAnsi="Palatino Linotype" w:cs="Arial"/>
          <w:color w:val="C00000"/>
          <w:lang w:eastAsia="el-GR"/>
        </w:rPr>
        <w:t>ο ολέθριος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καθηγίασας των Βουνένων τας κλιτύς·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ότι </w:t>
      </w:r>
      <w:r w:rsidRPr="000E7173">
        <w:rPr>
          <w:rFonts w:ascii="Palatino Linotype" w:hAnsi="Palatino Linotype" w:cs="Trebuchet MS"/>
          <w:color w:val="C00000"/>
          <w:lang w:eastAsia="el-GR"/>
        </w:rPr>
        <w:t>κατεφώτισας σαις αυγαίς τους ευσεβείς.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καθείλες 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Αράβων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τα στίφη·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ότι ανείλες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απίστων </w:t>
      </w:r>
      <w:r w:rsidRPr="000E7173">
        <w:rPr>
          <w:rFonts w:ascii="Palatino Linotype" w:hAnsi="Palatino Linotype" w:cs="Trebuchet MS"/>
          <w:color w:val="C00000"/>
          <w:lang w:eastAsia="el-GR"/>
        </w:rPr>
        <w:t>τα πλήθη.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βροτών ταχεία </w:t>
      </w:r>
      <w:r w:rsidRPr="000E7173">
        <w:rPr>
          <w:rFonts w:ascii="Palatino Linotype" w:hAnsi="Palatino Linotype" w:cs="Arial"/>
          <w:color w:val="C00000"/>
          <w:lang w:eastAsia="el-GR"/>
        </w:rPr>
        <w:t>αντίληψις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πολλών νοσούντων </w:t>
      </w:r>
      <w:r w:rsidRPr="000E7173">
        <w:rPr>
          <w:rFonts w:ascii="Palatino Linotype" w:hAnsi="Palatino Linotype" w:cs="Arial"/>
          <w:color w:val="C00000"/>
          <w:lang w:eastAsia="el-GR"/>
        </w:rPr>
        <w:t>η ίασις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καρπών ζηλωτά αιωνίων·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>ναπών πεζοπόρε τιμίων.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>Χαίροις Μάρτυς Νικόλαε.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Βλάστημα της </w:t>
      </w:r>
      <w:r w:rsidRPr="000E7173">
        <w:rPr>
          <w:rFonts w:ascii="Palatino Linotype" w:hAnsi="Palatino Linotype" w:cs="Arial"/>
          <w:color w:val="C00000"/>
          <w:lang w:eastAsia="el-GR"/>
        </w:rPr>
        <w:t>Εώας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ευανθές και ευώδες,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ανέθηλας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σοφίας τα </w:t>
      </w:r>
      <w:r w:rsidRPr="000E7173">
        <w:rPr>
          <w:rFonts w:ascii="Palatino Linotype" w:hAnsi="Palatino Linotype" w:cs="Arial"/>
          <w:color w:val="C00000"/>
          <w:lang w:eastAsia="el-GR"/>
        </w:rPr>
        <w:t>ρόδα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λειμώνι γαρ θείω Χριστού,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εξανθήσας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πίστεως καρπούς </w:t>
      </w:r>
      <w:r w:rsidRPr="000E7173">
        <w:rPr>
          <w:rFonts w:ascii="Palatino Linotype" w:hAnsi="Palatino Linotype" w:cs="Arial"/>
          <w:color w:val="C00000"/>
          <w:lang w:eastAsia="el-GR"/>
        </w:rPr>
        <w:t>ήνεγκας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ανδρείαν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και ευσέβειαν, Χριστόν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αξιοχρέως </w:t>
      </w:r>
      <w:r w:rsidRPr="000E7173">
        <w:rPr>
          <w:rFonts w:ascii="Palatino Linotype" w:hAnsi="Palatino Linotype" w:cs="Trebuchet MS"/>
          <w:color w:val="C00000"/>
          <w:lang w:eastAsia="el-GR"/>
        </w:rPr>
        <w:t>μέλπων·</w:t>
      </w:r>
    </w:p>
    <w:p w:rsidR="00FF31D2" w:rsidRPr="006A3821" w:rsidRDefault="00FF31D2" w:rsidP="006A382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6A3821">
        <w:rPr>
          <w:rFonts w:ascii="Palatino Linotype" w:hAnsi="Palatino Linotype" w:cs="Arial"/>
          <w:b/>
          <w:i/>
          <w:color w:val="C00000"/>
          <w:lang w:eastAsia="el-GR"/>
        </w:rPr>
        <w:t>Αλληλούϊα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Γνώμονα σωφροσύνης, ευψυχίας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και τόλμης, οιόμενός σε είναι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Λέων, 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ηθών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ιδών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ευσταθές, και της γνώμης σου το </w:t>
      </w:r>
      <w:r w:rsidRPr="000E7173">
        <w:rPr>
          <w:rFonts w:ascii="Palatino Linotype" w:hAnsi="Palatino Linotype" w:cs="Arial"/>
          <w:color w:val="C00000"/>
          <w:lang w:eastAsia="el-GR"/>
        </w:rPr>
        <w:t>εμβριθές ώρισε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Λαρίσης σε ταξίαρχον,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έσπευσεν </w:t>
      </w:r>
      <w:r w:rsidRPr="000E7173">
        <w:rPr>
          <w:rFonts w:ascii="Palatino Linotype" w:hAnsi="Palatino Linotype" w:cs="Trebuchet MS"/>
          <w:color w:val="C00000"/>
          <w:lang w:eastAsia="el-GR"/>
        </w:rPr>
        <w:t>βοάν σοι ταύτα·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ηθών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χρυσούν </w:t>
      </w:r>
      <w:r w:rsidRPr="000E7173">
        <w:rPr>
          <w:rFonts w:ascii="Palatino Linotype" w:hAnsi="Palatino Linotype" w:cs="Arial"/>
          <w:color w:val="C00000"/>
          <w:lang w:eastAsia="el-GR"/>
        </w:rPr>
        <w:t>εκμαγείον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κανών </w:t>
      </w:r>
      <w:r w:rsidRPr="000E7173">
        <w:rPr>
          <w:rFonts w:ascii="Palatino Linotype" w:hAnsi="Palatino Linotype" w:cs="Arial"/>
          <w:color w:val="C00000"/>
          <w:lang w:eastAsia="el-GR"/>
        </w:rPr>
        <w:t>οπλιτών ανδρείων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απαθείας ωραίον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θησαύρισμα·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αριστείας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 </w:t>
      </w:r>
      <w:r w:rsidRPr="000E7173">
        <w:rPr>
          <w:rFonts w:ascii="Palatino Linotype" w:hAnsi="Palatino Linotype" w:cs="Arial"/>
          <w:color w:val="C00000"/>
          <w:lang w:eastAsia="el-GR"/>
        </w:rPr>
        <w:t>έμπνουν εκτύπωμα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 θείω γάλακτι ευσεβείας </w:t>
      </w:r>
      <w:r w:rsidRPr="000E7173">
        <w:rPr>
          <w:rFonts w:ascii="Palatino Linotype" w:hAnsi="Palatino Linotype" w:cs="Arial"/>
          <w:color w:val="C00000"/>
          <w:lang w:eastAsia="el-GR"/>
        </w:rPr>
        <w:t>εκτραφείς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χλαμύδα πίστεως της </w:t>
      </w:r>
      <w:r w:rsidRPr="000E7173">
        <w:rPr>
          <w:rFonts w:ascii="Palatino Linotype" w:hAnsi="Palatino Linotype" w:cs="Arial"/>
          <w:color w:val="C00000"/>
          <w:lang w:eastAsia="el-GR"/>
        </w:rPr>
        <w:t>αμώμου ενδυθείς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σοφίας τους καρπούς </w:t>
      </w:r>
      <w:r w:rsidRPr="000E7173">
        <w:rPr>
          <w:rFonts w:ascii="Palatino Linotype" w:hAnsi="Palatino Linotype" w:cs="Arial"/>
          <w:color w:val="C00000"/>
          <w:lang w:eastAsia="el-GR"/>
        </w:rPr>
        <w:t>αγαπήσας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>την μωρίαν παιδιόθεν μισήσας.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>υιέ της χάριτος γνήσιε</w:t>
      </w:r>
      <w:r w:rsidRPr="000E7173">
        <w:rPr>
          <w:rFonts w:ascii="Palatino Linotype" w:hAnsi="Palatino Linotype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ναέ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αγνείας </w:t>
      </w:r>
      <w:r w:rsidRPr="000E7173">
        <w:rPr>
          <w:rFonts w:ascii="Palatino Linotype" w:hAnsi="Palatino Linotype" w:cs="Trebuchet MS"/>
          <w:color w:val="C00000"/>
          <w:lang w:eastAsia="el-GR"/>
        </w:rPr>
        <w:t>πολύφωτε.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Σταυρού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 σθένει </w:t>
      </w:r>
      <w:r w:rsidRPr="000E7173">
        <w:rPr>
          <w:rFonts w:ascii="Palatino Linotype" w:hAnsi="Palatino Linotype" w:cs="Arial"/>
          <w:color w:val="C00000"/>
          <w:lang w:eastAsia="el-GR"/>
        </w:rPr>
        <w:t>ισχύσας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>χαίρε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ρουν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μαρτυρίου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>πλεύσας.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>Χαίροις Μάρτυς Νικόλαε.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Δώρον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τοις Λαρισαίοις, τιμαλφές </w:t>
      </w:r>
      <w:r w:rsidRPr="000E7173">
        <w:rPr>
          <w:rFonts w:ascii="Palatino Linotype" w:hAnsi="Palatino Linotype" w:cs="Arial"/>
          <w:color w:val="C00000"/>
          <w:lang w:eastAsia="el-GR"/>
        </w:rPr>
        <w:t>απεστάλης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της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πίστεως βάθρον. Την σην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όθεν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βροτών οι χοροί, ευτολμίαν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άμα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και βουλήν βλέποντες,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εθαύμαζον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0E7173">
        <w:rPr>
          <w:rFonts w:ascii="Palatino Linotype" w:hAnsi="Palatino Linotype" w:cs="Arial"/>
          <w:color w:val="C00000"/>
          <w:lang w:eastAsia="el-GR"/>
        </w:rPr>
        <w:t>έψαλον</w:t>
      </w:r>
      <w:r w:rsidRPr="000E7173">
        <w:rPr>
          <w:rFonts w:ascii="Palatino Linotype" w:hAnsi="Palatino Linotype" w:cs="Trebuchet MS"/>
          <w:color w:val="C00000"/>
          <w:lang w:eastAsia="el-GR"/>
        </w:rPr>
        <w:t>, ευσχήμως τω Χριστώ βοώντες·</w:t>
      </w:r>
    </w:p>
    <w:p w:rsidR="00FF31D2" w:rsidRDefault="00FF31D2" w:rsidP="006A3821">
      <w:pPr>
        <w:spacing w:after="0" w:line="360" w:lineRule="auto"/>
        <w:jc w:val="center"/>
        <w:rPr>
          <w:rFonts w:ascii="Palatino Linotype" w:hAnsi="Palatino Linotype" w:cs="Arial"/>
          <w:b/>
          <w:i/>
          <w:color w:val="C00000"/>
          <w:lang w:eastAsia="el-GR"/>
        </w:rPr>
      </w:pPr>
    </w:p>
    <w:p w:rsidR="00FF31D2" w:rsidRPr="006A3821" w:rsidRDefault="00FF31D2" w:rsidP="006A382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6A3821">
        <w:rPr>
          <w:rFonts w:ascii="Palatino Linotype" w:hAnsi="Palatino Linotype" w:cs="Arial"/>
          <w:b/>
          <w:i/>
          <w:color w:val="C00000"/>
          <w:lang w:eastAsia="el-GR"/>
        </w:rPr>
        <w:t>Αλληλούϊα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>Έλαμψας ώσπερ άλλος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φωταυγής και φωσφόρος,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αστήρ 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Θετταλία τρισμάκαρ. Των πιστών ουν ευφράνας τον νουν, και ψυχάς φαιδρύνας σων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ανδρών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πράξεσι,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ρήμασιν ενθέοις </w:t>
      </w:r>
      <w:r w:rsidRPr="000E7173">
        <w:rPr>
          <w:rFonts w:ascii="Palatino Linotype" w:hAnsi="Palatino Linotype" w:cs="Trebuchet MS"/>
          <w:color w:val="C00000"/>
          <w:lang w:eastAsia="el-GR"/>
        </w:rPr>
        <w:t>σου, συνήγειρας αυτούς βοάν σοι·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κρατήρ χαρισμάτων θείων·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>λαμπτήρ δωρεών τιμίων.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ευρωστίας το κρίνον το εύοσμον·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>ευκοσμίας στρουθίον το εύλαλον.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τύπος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ενθεώτατος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ευκλεών στρατιωτών·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πύργος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αδιάσειστος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στερροψύχων </w:t>
      </w:r>
      <w:r w:rsidRPr="000E7173">
        <w:rPr>
          <w:rFonts w:ascii="Palatino Linotype" w:hAnsi="Palatino Linotype" w:cs="Arial"/>
          <w:color w:val="C00000"/>
          <w:lang w:eastAsia="el-GR"/>
        </w:rPr>
        <w:t>αθλητών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ότι Αράβων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καταπαύεις μανίαν·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ότι αφρόνως εκδιώκεις </w:t>
      </w:r>
      <w:r w:rsidRPr="000E7173">
        <w:rPr>
          <w:rFonts w:ascii="Palatino Linotype" w:hAnsi="Palatino Linotype" w:cs="Trebuchet MS"/>
          <w:color w:val="C00000"/>
          <w:lang w:eastAsia="el-GR"/>
        </w:rPr>
        <w:t>σκοτίαν.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σεπτών μαρτύρων </w:t>
      </w:r>
      <w:r w:rsidRPr="000E7173">
        <w:rPr>
          <w:rFonts w:ascii="Palatino Linotype" w:hAnsi="Palatino Linotype" w:cs="Arial"/>
          <w:color w:val="C00000"/>
          <w:lang w:eastAsia="el-GR"/>
        </w:rPr>
        <w:t>ωράϊσμα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>πολλών στενόντων διάσωσμα.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λαμπρός θησαυρός Λαρισαίων·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πυρσός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οπλιτών </w:t>
      </w:r>
      <w:r w:rsidRPr="000E7173">
        <w:rPr>
          <w:rFonts w:ascii="Palatino Linotype" w:hAnsi="Palatino Linotype" w:cs="Trebuchet MS"/>
          <w:color w:val="C00000"/>
          <w:lang w:eastAsia="el-GR"/>
        </w:rPr>
        <w:t>παναλκίμων.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>Χαίροις Μάρτυς Νικόλαε.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Ζήλον </w:t>
      </w:r>
      <w:r w:rsidRPr="000E7173">
        <w:rPr>
          <w:rFonts w:ascii="Palatino Linotype" w:hAnsi="Palatino Linotype" w:cs="Arial"/>
          <w:color w:val="C00000"/>
          <w:lang w:eastAsia="el-GR"/>
        </w:rPr>
        <w:t>ένθεον έχων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ευσεβούς πολιτείας,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επτέρωσας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τον νουν προς λειμώνας, της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πόλω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αλήκτου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χαράς, προς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ανδρών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σου τας </w:t>
      </w:r>
      <w:r w:rsidRPr="000E7173">
        <w:rPr>
          <w:rFonts w:ascii="Palatino Linotype" w:hAnsi="Palatino Linotype" w:cs="Arial"/>
          <w:color w:val="C00000"/>
          <w:lang w:eastAsia="el-GR"/>
        </w:rPr>
        <w:t>οδούς ίθυνας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πανένδοξε, των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πίστει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0E7173">
        <w:rPr>
          <w:rFonts w:ascii="Palatino Linotype" w:hAnsi="Palatino Linotype" w:cs="Trebuchet MS"/>
          <w:color w:val="C00000"/>
          <w:lang w:eastAsia="el-GR"/>
        </w:rPr>
        <w:t>ψυχής βοώντων·</w:t>
      </w:r>
    </w:p>
    <w:p w:rsidR="00FF31D2" w:rsidRPr="006A3821" w:rsidRDefault="00FF31D2" w:rsidP="006A382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6A3821">
        <w:rPr>
          <w:rFonts w:ascii="Palatino Linotype" w:hAnsi="Palatino Linotype" w:cs="Arial"/>
          <w:b/>
          <w:i/>
          <w:color w:val="C00000"/>
          <w:lang w:eastAsia="el-GR"/>
        </w:rPr>
        <w:t>Αλληλούϊα</w:t>
      </w:r>
      <w:r w:rsidRPr="006A3821">
        <w:rPr>
          <w:rFonts w:ascii="Palatino Linotype" w:hAnsi="Palatino Linotype"/>
          <w:b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Ήγαγες </w:t>
      </w:r>
      <w:r w:rsidRPr="000E7173">
        <w:rPr>
          <w:rFonts w:ascii="Palatino Linotype" w:hAnsi="Palatino Linotype"/>
          <w:color w:val="C00000"/>
          <w:lang w:eastAsia="el-GR"/>
        </w:rPr>
        <w:t xml:space="preserve">σους </w:t>
      </w:r>
      <w:r w:rsidRPr="000E7173">
        <w:rPr>
          <w:rFonts w:ascii="Palatino Linotype" w:hAnsi="Palatino Linotype" w:cs="Arial"/>
          <w:color w:val="C00000"/>
          <w:lang w:eastAsia="el-GR"/>
        </w:rPr>
        <w:t>οπλίτας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αμάχων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 πλήθος, προς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όρη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του Τυρνάβου αισίως, των θηρών γαρ φυγών τας </w:t>
      </w:r>
      <w:r w:rsidRPr="000E7173">
        <w:rPr>
          <w:rFonts w:ascii="Palatino Linotype" w:hAnsi="Palatino Linotype" w:cs="Arial"/>
          <w:color w:val="C00000"/>
          <w:lang w:eastAsia="el-GR"/>
        </w:rPr>
        <w:t>ορδάς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του λαού το πόθον εις Χριστόν ηύξανες, νηστείαις και </w:t>
      </w:r>
      <w:r w:rsidRPr="000E7173">
        <w:rPr>
          <w:rFonts w:ascii="Palatino Linotype" w:hAnsi="Palatino Linotype" w:cs="Arial"/>
          <w:color w:val="C00000"/>
          <w:lang w:eastAsia="el-GR"/>
        </w:rPr>
        <w:t>εντεύξεσι</w:t>
      </w:r>
      <w:r w:rsidRPr="000E7173">
        <w:rPr>
          <w:rFonts w:ascii="Palatino Linotype" w:hAnsi="Palatino Linotype" w:cs="Trebuchet MS"/>
          <w:color w:val="C00000"/>
          <w:lang w:eastAsia="el-GR"/>
        </w:rPr>
        <w:t>. Διο σοι ευθαρσώς βοώμεν·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εσθλών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αιωνίων βήμα·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>πολλών θαυμασίων σήμα.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θεϊκών χαρισμάτων </w:t>
      </w:r>
      <w:r w:rsidRPr="000E7173">
        <w:rPr>
          <w:rFonts w:ascii="Palatino Linotype" w:hAnsi="Palatino Linotype" w:cs="Arial"/>
          <w:color w:val="C00000"/>
          <w:lang w:eastAsia="el-GR"/>
        </w:rPr>
        <w:t>ο έμπλεως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ψυχικών </w:t>
      </w:r>
      <w:r w:rsidRPr="000E7173">
        <w:rPr>
          <w:rFonts w:ascii="Palatino Linotype" w:hAnsi="Palatino Linotype" w:cs="Arial"/>
          <w:color w:val="C00000"/>
          <w:lang w:eastAsia="el-GR"/>
        </w:rPr>
        <w:t>αρετών ο ανάπλεως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κατεπάτησας 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απίστων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τας </w:t>
      </w:r>
      <w:r w:rsidRPr="000E7173">
        <w:rPr>
          <w:rFonts w:ascii="Palatino Linotype" w:hAnsi="Palatino Linotype" w:cs="Arial"/>
          <w:color w:val="C00000"/>
          <w:lang w:eastAsia="el-GR"/>
        </w:rPr>
        <w:t>ορμάς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ότι </w:t>
      </w:r>
      <w:r w:rsidRPr="000E7173">
        <w:rPr>
          <w:rFonts w:ascii="Palatino Linotype" w:hAnsi="Palatino Linotype" w:cs="Trebuchet MS"/>
          <w:color w:val="C00000"/>
          <w:lang w:eastAsia="el-GR"/>
        </w:rPr>
        <w:t>κατηγλάϊσας ευσεβούντων τας ψυχάς.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Θετταλίας πολυδόξαστον γέρας·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Εκκλησίας </w:t>
      </w:r>
      <w:r w:rsidRPr="000E7173">
        <w:rPr>
          <w:rFonts w:ascii="Palatino Linotype" w:hAnsi="Palatino Linotype" w:cs="Trebuchet MS"/>
          <w:color w:val="C00000"/>
          <w:lang w:eastAsia="el-GR"/>
        </w:rPr>
        <w:t>θεοτίμητον κέρας.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βροτών </w:t>
      </w:r>
      <w:r w:rsidRPr="000E7173">
        <w:rPr>
          <w:rFonts w:ascii="Palatino Linotype" w:hAnsi="Palatino Linotype" w:cs="Arial"/>
          <w:color w:val="C00000"/>
          <w:lang w:eastAsia="el-GR"/>
        </w:rPr>
        <w:t>Αγίων υπόδειγμα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στερρών </w:t>
      </w:r>
      <w:r w:rsidRPr="000E7173">
        <w:rPr>
          <w:rFonts w:ascii="Palatino Linotype" w:hAnsi="Palatino Linotype" w:cs="Arial"/>
          <w:color w:val="C00000"/>
          <w:lang w:eastAsia="el-GR"/>
        </w:rPr>
        <w:t>αρχόντων ωράϊσμα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εικών ευλαβούς πολιτείας·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>λειμών ευθαλές σωτηρίας.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>Χαίροις Μάρτυς Νικόλαε.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Θεοφόβως σχολάζων,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 </w:t>
      </w:r>
      <w:r w:rsidRPr="000E7173">
        <w:rPr>
          <w:rFonts w:ascii="Palatino Linotype" w:hAnsi="Palatino Linotype"/>
          <w:color w:val="C00000"/>
          <w:lang w:eastAsia="el-GR"/>
        </w:rPr>
        <w:t>Νικόλαε θείε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άλσεσι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Τυρνάβου συν πάση, συνοδεία τη ση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δεκτήν, τω Θεώ θυσίαν παννυχί </w:t>
      </w:r>
      <w:r w:rsidRPr="000E7173">
        <w:rPr>
          <w:rFonts w:ascii="Palatino Linotype" w:hAnsi="Palatino Linotype" w:cs="Arial"/>
          <w:color w:val="C00000"/>
          <w:lang w:eastAsia="el-GR"/>
        </w:rPr>
        <w:t>έφερες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δακρύων </w:t>
      </w:r>
      <w:r w:rsidRPr="000E7173">
        <w:rPr>
          <w:rFonts w:ascii="Palatino Linotype" w:hAnsi="Palatino Linotype"/>
          <w:color w:val="C00000"/>
          <w:lang w:eastAsia="el-GR"/>
        </w:rPr>
        <w:t xml:space="preserve">σου τα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χεύματα, Χριστώ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αδιαλείπτως </w:t>
      </w:r>
      <w:r w:rsidRPr="000E7173">
        <w:rPr>
          <w:rFonts w:ascii="Palatino Linotype" w:hAnsi="Palatino Linotype" w:cs="Trebuchet MS"/>
          <w:color w:val="C00000"/>
          <w:lang w:eastAsia="el-GR"/>
        </w:rPr>
        <w:t>ψάλλων·</w:t>
      </w:r>
    </w:p>
    <w:p w:rsidR="00FF31D2" w:rsidRPr="006A3821" w:rsidRDefault="00FF31D2" w:rsidP="006A382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6A3821">
        <w:rPr>
          <w:rFonts w:ascii="Palatino Linotype" w:hAnsi="Palatino Linotype" w:cs="Arial"/>
          <w:b/>
          <w:i/>
          <w:color w:val="C00000"/>
          <w:lang w:eastAsia="el-GR"/>
        </w:rPr>
        <w:t>Αλληλούϊα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>Ισουράνιον ύμνον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τω Δεσπότη προσήδεν, Χριστώ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γεραρά λεγεών σου,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αναμένουσα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την προσβολήν, 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εχθρών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προς </w:t>
      </w:r>
      <w:r w:rsidRPr="000E7173">
        <w:rPr>
          <w:rFonts w:ascii="Palatino Linotype" w:hAnsi="Palatino Linotype" w:cs="Arial"/>
          <w:color w:val="C00000"/>
          <w:lang w:eastAsia="el-GR"/>
        </w:rPr>
        <w:t>άθλους εαυτήν ένδοξε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ασμένως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προηυτρέπιζε, και σοι τω </w:t>
      </w:r>
      <w:r w:rsidRPr="000E7173">
        <w:rPr>
          <w:rFonts w:ascii="Palatino Linotype" w:hAnsi="Palatino Linotype" w:cs="Arial"/>
          <w:color w:val="C00000"/>
          <w:lang w:eastAsia="el-GR"/>
        </w:rPr>
        <w:t>αρχηγώ εβόα</w:t>
      </w:r>
      <w:r w:rsidRPr="000E7173">
        <w:rPr>
          <w:rFonts w:ascii="Palatino Linotype" w:hAnsi="Palatino Linotype" w:cs="Trebuchet MS"/>
          <w:color w:val="C00000"/>
          <w:lang w:eastAsia="el-GR"/>
        </w:rPr>
        <w:t>·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ολκάς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ευσεβούς </w:t>
      </w:r>
      <w:r w:rsidRPr="000E7173">
        <w:rPr>
          <w:rFonts w:ascii="Palatino Linotype" w:hAnsi="Palatino Linotype" w:cs="Arial"/>
          <w:color w:val="C00000"/>
          <w:lang w:eastAsia="el-GR"/>
        </w:rPr>
        <w:t>ανδρείας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>λαμπάς της Θεού σοφίας.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φαιδρύνας πιστών την διάνοιαν·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αισχύνας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Αράβων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την </w:t>
      </w:r>
      <w:r w:rsidRPr="000E7173">
        <w:rPr>
          <w:rFonts w:ascii="Palatino Linotype" w:hAnsi="Palatino Linotype" w:cs="Arial"/>
          <w:color w:val="C00000"/>
          <w:lang w:eastAsia="el-GR"/>
        </w:rPr>
        <w:t>άνοιαν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στύλε θεοστήρικτε Λαρισαίων ευλαβών·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Νείλε καλλιρεέθρε θεοσδότων </w:t>
      </w:r>
      <w:r w:rsidRPr="000E7173">
        <w:rPr>
          <w:rFonts w:ascii="Palatino Linotype" w:hAnsi="Palatino Linotype" w:cs="Arial"/>
          <w:color w:val="C00000"/>
          <w:lang w:eastAsia="el-GR"/>
        </w:rPr>
        <w:t>αρετών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ότι ηγήσω αθλητών </w:t>
      </w:r>
      <w:r w:rsidRPr="000E7173">
        <w:rPr>
          <w:rFonts w:ascii="Palatino Linotype" w:hAnsi="Palatino Linotype" w:cs="Trebuchet MS"/>
          <w:color w:val="C00000"/>
          <w:lang w:eastAsia="el-GR"/>
        </w:rPr>
        <w:t>παναλκίμων</w:t>
      </w:r>
      <w:r w:rsidRPr="000E7173">
        <w:rPr>
          <w:rFonts w:ascii="Palatino Linotype" w:hAnsi="Palatino Linotype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ότι απώσω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τας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ορδάς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0E7173">
        <w:rPr>
          <w:rFonts w:ascii="Palatino Linotype" w:hAnsi="Palatino Linotype" w:cs="Arial"/>
          <w:color w:val="C00000"/>
          <w:lang w:eastAsia="el-GR"/>
        </w:rPr>
        <w:t>ανόμων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πυράς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αγίας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ζωπύρημα·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>λιβάς ψυχάς καταρδεύσουσα.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δι’ 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Χριστός </w:t>
      </w:r>
      <w:r w:rsidRPr="000E7173">
        <w:rPr>
          <w:rFonts w:ascii="Palatino Linotype" w:hAnsi="Palatino Linotype" w:cs="Arial"/>
          <w:color w:val="C00000"/>
          <w:lang w:eastAsia="el-GR"/>
        </w:rPr>
        <w:t>ανυμνείται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δι’ 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>Βελίαρ τροπούται.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>Χαίροις Μάρτυς Νικόλαε.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Κήρυξ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τρισακτίνου, και πανσόφου Τριάδος,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επώφθης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διαπρύσιος </w:t>
      </w:r>
      <w:r w:rsidRPr="000E7173">
        <w:rPr>
          <w:rFonts w:ascii="Palatino Linotype" w:hAnsi="Palatino Linotype" w:cs="Arial"/>
          <w:color w:val="C00000"/>
          <w:lang w:eastAsia="el-GR"/>
        </w:rPr>
        <w:t>όντως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ακλινώς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γαρ κηρύσσων Χριστού, 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αγίαν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πίστιν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εκ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ψυχής </w:t>
      </w:r>
      <w:r w:rsidRPr="000E7173">
        <w:rPr>
          <w:rFonts w:ascii="Palatino Linotype" w:hAnsi="Palatino Linotype" w:cs="Arial"/>
          <w:color w:val="C00000"/>
          <w:lang w:eastAsia="el-GR"/>
        </w:rPr>
        <w:t>άριστε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τας τρίβους </w:t>
      </w:r>
      <w:r w:rsidRPr="000E7173">
        <w:rPr>
          <w:rFonts w:ascii="Palatino Linotype" w:hAnsi="Palatino Linotype" w:cs="Arial"/>
          <w:color w:val="C00000"/>
          <w:lang w:eastAsia="el-GR"/>
        </w:rPr>
        <w:t>επεπόθησας</w:t>
      </w:r>
      <w:r w:rsidRPr="000E7173">
        <w:rPr>
          <w:rFonts w:ascii="Palatino Linotype" w:hAnsi="Palatino Linotype" w:cs="Trebuchet MS"/>
          <w:color w:val="C00000"/>
          <w:lang w:eastAsia="el-GR"/>
        </w:rPr>
        <w:t>, Μαρτύρων διοδεύσαι ψάλλων·</w:t>
      </w:r>
    </w:p>
    <w:p w:rsidR="00FF31D2" w:rsidRPr="006A3821" w:rsidRDefault="00FF31D2" w:rsidP="006A382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6A3821">
        <w:rPr>
          <w:rFonts w:ascii="Palatino Linotype" w:hAnsi="Palatino Linotype" w:cs="Arial"/>
          <w:b/>
          <w:i/>
          <w:color w:val="C00000"/>
          <w:lang w:eastAsia="el-GR"/>
        </w:rPr>
        <w:t>Αλληλούϊα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Λάμψας </w:t>
      </w:r>
      <w:r w:rsidRPr="000E7173">
        <w:rPr>
          <w:rFonts w:ascii="Palatino Linotype" w:hAnsi="Palatino Linotype" w:cs="Arial"/>
          <w:color w:val="C00000"/>
          <w:lang w:eastAsia="el-GR"/>
        </w:rPr>
        <w:t>ως εωσφόρος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τηλαυγής </w:t>
      </w:r>
      <w:r w:rsidRPr="000E7173">
        <w:rPr>
          <w:rFonts w:ascii="Palatino Linotype" w:hAnsi="Palatino Linotype" w:cs="Arial"/>
          <w:color w:val="C00000"/>
          <w:lang w:eastAsia="el-GR"/>
        </w:rPr>
        <w:t>ασθενείας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 κατά βαρβάρων πολέμω, 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όρει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Τυρνάβου </w:t>
      </w:r>
      <w:r w:rsidRPr="000E7173">
        <w:rPr>
          <w:rFonts w:ascii="Palatino Linotype" w:hAnsi="Palatino Linotype" w:cs="Arial"/>
          <w:color w:val="C00000"/>
          <w:lang w:eastAsia="el-GR"/>
        </w:rPr>
        <w:t>ακμήν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ζοφεράν μάχαιραν </w:t>
      </w:r>
      <w:r w:rsidRPr="000E7173">
        <w:rPr>
          <w:rFonts w:ascii="Palatino Linotype" w:hAnsi="Palatino Linotype" w:cs="Arial"/>
          <w:color w:val="C00000"/>
          <w:lang w:eastAsia="el-GR"/>
        </w:rPr>
        <w:t>αθλητά έφυγες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0E7173">
        <w:rPr>
          <w:rFonts w:ascii="Palatino Linotype" w:hAnsi="Palatino Linotype" w:cs="Arial"/>
          <w:color w:val="C00000"/>
          <w:lang w:eastAsia="el-GR"/>
        </w:rPr>
        <w:t>έδραμες ως έλαφος</w:t>
      </w:r>
      <w:r w:rsidRPr="000E7173">
        <w:rPr>
          <w:rFonts w:ascii="Palatino Linotype" w:hAnsi="Palatino Linotype" w:cs="Trebuchet MS"/>
          <w:color w:val="C00000"/>
          <w:lang w:eastAsia="el-GR"/>
        </w:rPr>
        <w:t>, χωρήσαι μονασταίς βοώσι·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σεπτόν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αθλοφόρων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κλέος·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τερπνόν μονοτρόπων </w:t>
      </w:r>
      <w:r w:rsidRPr="000E7173">
        <w:rPr>
          <w:rFonts w:ascii="Palatino Linotype" w:hAnsi="Palatino Linotype" w:cs="Arial"/>
          <w:color w:val="C00000"/>
          <w:lang w:eastAsia="el-GR"/>
        </w:rPr>
        <w:t>άνθος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φθοράς του σατάν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κατάλυσις·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χαράς της </w:t>
      </w:r>
      <w:r w:rsidRPr="000E7173">
        <w:rPr>
          <w:rFonts w:ascii="Palatino Linotype" w:hAnsi="Palatino Linotype" w:cs="Arial"/>
          <w:color w:val="C00000"/>
          <w:lang w:eastAsia="el-GR"/>
        </w:rPr>
        <w:t>αλήκτου εκτύπωσις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δόξα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ωράϊσμα εκκλησίας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του Χριστού·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>καύχημα και στήριγμα του πιστεύοντος λαού.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άρουρα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θείας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αρετάς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γεωργούσα·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μάχαιρα πάντας τους </w:t>
      </w:r>
      <w:r w:rsidRPr="000E7173">
        <w:rPr>
          <w:rFonts w:ascii="Palatino Linotype" w:hAnsi="Palatino Linotype" w:cs="Arial"/>
          <w:color w:val="C00000"/>
          <w:lang w:eastAsia="el-GR"/>
        </w:rPr>
        <w:t>εχθρούς αναιρούσα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οσμή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λαμπράς </w:t>
      </w:r>
      <w:r w:rsidRPr="000E7173">
        <w:rPr>
          <w:rFonts w:ascii="Palatino Linotype" w:hAnsi="Palatino Linotype" w:cs="Arial"/>
          <w:color w:val="C00000"/>
          <w:lang w:eastAsia="el-GR"/>
        </w:rPr>
        <w:t>εναθλήσεως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τομή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Αράβων </w:t>
      </w:r>
      <w:r w:rsidRPr="000E7173">
        <w:rPr>
          <w:rFonts w:ascii="Palatino Linotype" w:hAnsi="Palatino Linotype" w:cs="Trebuchet MS"/>
          <w:color w:val="C00000"/>
          <w:lang w:eastAsia="el-GR"/>
        </w:rPr>
        <w:t>πλανήσεως.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οφρύν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πονηρού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πατήσας·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αχλύν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σκοτασμού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>σκεδάσας</w:t>
      </w:r>
      <w:r w:rsidRPr="000E7173">
        <w:rPr>
          <w:rFonts w:ascii="Palatino Linotype" w:hAnsi="Palatino Linotype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>Χαίροις Μάρτυς Νικόλαε.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Μέγας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 </w:t>
      </w:r>
      <w:r w:rsidRPr="000E7173">
        <w:rPr>
          <w:rFonts w:ascii="Palatino Linotype" w:hAnsi="Palatino Linotype" w:cs="Arial"/>
          <w:color w:val="C00000"/>
          <w:lang w:eastAsia="el-GR"/>
        </w:rPr>
        <w:t>αζύγων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>ομηγύρει επώφθης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δρυμού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των Βουνένων,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ενασκήσει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γαρ ση γεραρά,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υπερέβης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πάντας </w:t>
      </w:r>
      <w:r w:rsidRPr="000E7173">
        <w:rPr>
          <w:rFonts w:ascii="Palatino Linotype" w:hAnsi="Palatino Linotype" w:cs="Arial"/>
          <w:color w:val="C00000"/>
          <w:lang w:eastAsia="el-GR"/>
        </w:rPr>
        <w:t>αρετή όλβιε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στάσεσι παννύχοις σου, τω Κτίστη και Θεώ </w:t>
      </w:r>
      <w:r w:rsidRPr="000E7173">
        <w:rPr>
          <w:rFonts w:ascii="Palatino Linotype" w:hAnsi="Palatino Linotype" w:cs="Arial"/>
          <w:color w:val="C00000"/>
          <w:lang w:eastAsia="el-GR"/>
        </w:rPr>
        <w:t>εβόας</w:t>
      </w:r>
      <w:r w:rsidRPr="000E7173">
        <w:rPr>
          <w:rFonts w:ascii="Palatino Linotype" w:hAnsi="Palatino Linotype" w:cs="Trebuchet MS"/>
          <w:color w:val="C00000"/>
          <w:lang w:eastAsia="el-GR"/>
        </w:rPr>
        <w:t>·</w:t>
      </w:r>
    </w:p>
    <w:p w:rsidR="00FF31D2" w:rsidRPr="006A3821" w:rsidRDefault="00FF31D2" w:rsidP="006A382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6A3821">
        <w:rPr>
          <w:rFonts w:ascii="Palatino Linotype" w:hAnsi="Palatino Linotype" w:cs="Arial"/>
          <w:b/>
          <w:i/>
          <w:color w:val="C00000"/>
          <w:lang w:eastAsia="el-GR"/>
        </w:rPr>
        <w:t>Αλληλούϊα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Νίκην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ένδοξον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Πάτερ, κατ’ </w:t>
      </w:r>
      <w:r w:rsidRPr="000E7173">
        <w:rPr>
          <w:rFonts w:ascii="Palatino Linotype" w:hAnsi="Palatino Linotype" w:cs="Arial"/>
          <w:color w:val="C00000"/>
          <w:lang w:eastAsia="el-GR"/>
        </w:rPr>
        <w:t>εχθρών αοράτων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επήνεγκας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και κράτος του πλάνου,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αντιχρίστου αόκνοις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ευχαίς,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ασιτία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και </w:t>
      </w:r>
      <w:r w:rsidRPr="000E7173">
        <w:rPr>
          <w:rFonts w:ascii="Palatino Linotype" w:hAnsi="Palatino Linotype" w:cs="Arial"/>
          <w:color w:val="C00000"/>
          <w:lang w:eastAsia="el-GR"/>
        </w:rPr>
        <w:t>υπομονή έθραυσας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Διο σε μακαρίζοντες,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εκθύμως </w:t>
      </w:r>
      <w:r w:rsidRPr="000E7173">
        <w:rPr>
          <w:rFonts w:ascii="Palatino Linotype" w:hAnsi="Palatino Linotype" w:cs="Trebuchet MS"/>
          <w:color w:val="C00000"/>
          <w:lang w:eastAsia="el-GR"/>
        </w:rPr>
        <w:t>σοι βοώμεν ταύτα·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πιστών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Ορθοδόξων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κλέος·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>πολλών κακοδόξων μένος.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απίστων ορδών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μέγα σύντριμμα·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αγίων ορμών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θείον </w:t>
      </w:r>
      <w:r w:rsidRPr="000E7173">
        <w:rPr>
          <w:rFonts w:ascii="Palatino Linotype" w:hAnsi="Palatino Linotype" w:cs="Arial"/>
          <w:color w:val="C00000"/>
          <w:lang w:eastAsia="el-GR"/>
        </w:rPr>
        <w:t>έναυσμα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τείχος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οχύρωμα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ευσεβών χριστιανών·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δόξα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απαύγασμα αθλητών </w:t>
      </w:r>
      <w:r w:rsidRPr="000E7173">
        <w:rPr>
          <w:rFonts w:ascii="Palatino Linotype" w:hAnsi="Palatino Linotype" w:cs="Trebuchet MS"/>
          <w:color w:val="C00000"/>
          <w:lang w:eastAsia="el-GR"/>
        </w:rPr>
        <w:t>και μοναστών.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ψυχής σου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εκκαθάρας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εικόνα·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Θετταλίας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αγιάσας </w:t>
      </w:r>
      <w:r w:rsidRPr="000E7173">
        <w:rPr>
          <w:rFonts w:ascii="Palatino Linotype" w:hAnsi="Palatino Linotype" w:cs="Trebuchet MS"/>
          <w:color w:val="C00000"/>
          <w:lang w:eastAsia="el-GR"/>
        </w:rPr>
        <w:t>την χθόνα.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Χριστού </w:t>
      </w:r>
      <w:r w:rsidRPr="000E7173">
        <w:rPr>
          <w:rFonts w:ascii="Palatino Linotype" w:hAnsi="Palatino Linotype" w:cs="Arial"/>
          <w:color w:val="C00000"/>
          <w:lang w:eastAsia="el-GR"/>
        </w:rPr>
        <w:t>αγάπη υπέρβασις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πιστού λαού </w:t>
      </w:r>
      <w:r w:rsidRPr="000E7173">
        <w:rPr>
          <w:rFonts w:ascii="Palatino Linotype" w:hAnsi="Palatino Linotype" w:cs="Arial"/>
          <w:color w:val="C00000"/>
          <w:lang w:eastAsia="el-GR"/>
        </w:rPr>
        <w:t>υποτύπωσις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Οσίων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λαμπρόν συμπολίτης·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Μαρτύρων Χριστού </w:t>
      </w:r>
      <w:r w:rsidRPr="000E7173">
        <w:rPr>
          <w:rFonts w:ascii="Palatino Linotype" w:hAnsi="Palatino Linotype" w:cs="Arial"/>
          <w:color w:val="C00000"/>
          <w:lang w:eastAsia="el-GR"/>
        </w:rPr>
        <w:t>η ηδύτης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>Χαίροις Μάρτυς Νικόλαε.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Ξενωθείς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κόσμω, γεηρών και </w:t>
      </w:r>
      <w:r w:rsidRPr="000E7173">
        <w:rPr>
          <w:rFonts w:ascii="Palatino Linotype" w:hAnsi="Palatino Linotype" w:cs="Arial"/>
          <w:color w:val="C00000"/>
          <w:lang w:eastAsia="el-GR"/>
        </w:rPr>
        <w:t>ηδέων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βασάνων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εξενίσθης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ουδόλως,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αλλ’ υπέμεινας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πάντα ψυχή,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απτοήτω όντως Αθλητών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καύχημα,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προς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Κύριον, κραυγάζων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αρρυπώτω </w:t>
      </w:r>
      <w:r w:rsidRPr="000E7173">
        <w:rPr>
          <w:rFonts w:ascii="Palatino Linotype" w:hAnsi="Palatino Linotype" w:cs="Trebuchet MS"/>
          <w:color w:val="C00000"/>
          <w:lang w:eastAsia="el-GR"/>
        </w:rPr>
        <w:t>γλώττη·</w:t>
      </w:r>
    </w:p>
    <w:p w:rsidR="00FF31D2" w:rsidRPr="006A3821" w:rsidRDefault="00FF31D2" w:rsidP="006A382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6A3821">
        <w:rPr>
          <w:rFonts w:ascii="Palatino Linotype" w:hAnsi="Palatino Linotype" w:cs="Arial"/>
          <w:b/>
          <w:i/>
          <w:color w:val="C00000"/>
          <w:lang w:eastAsia="el-GR"/>
        </w:rPr>
        <w:t>Αλληλούϊα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>Όλβον άσυλον έχων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αγίαν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σου πίστιν,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επάταξας Αράβων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μανίαν,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εκμιμούμενος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γαρ το σεπτόν, του Σωτήρος πάθος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Αθλητά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πάντιμε,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ετρώθης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ιδία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σου, τη λόγχη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όθεν </w:t>
      </w:r>
      <w:r w:rsidRPr="000E7173">
        <w:rPr>
          <w:rFonts w:ascii="Palatino Linotype" w:hAnsi="Palatino Linotype" w:cs="Trebuchet MS"/>
          <w:color w:val="C00000"/>
          <w:lang w:eastAsia="el-GR"/>
        </w:rPr>
        <w:t>σοι βοώμεν·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σεμνός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εραστής </w:t>
      </w:r>
      <w:r w:rsidRPr="000E7173">
        <w:rPr>
          <w:rFonts w:ascii="Palatino Linotype" w:hAnsi="Palatino Linotype" w:cs="Trebuchet MS"/>
          <w:color w:val="C00000"/>
          <w:lang w:eastAsia="el-GR"/>
        </w:rPr>
        <w:t>του Λόγου</w:t>
      </w:r>
      <w:r w:rsidRPr="000E7173">
        <w:rPr>
          <w:rFonts w:ascii="Palatino Linotype" w:hAnsi="Palatino Linotype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αμνός </w:t>
      </w:r>
      <w:r w:rsidRPr="000E7173">
        <w:rPr>
          <w:rFonts w:ascii="Palatino Linotype" w:hAnsi="Palatino Linotype" w:cs="Trebuchet MS"/>
          <w:color w:val="C00000"/>
          <w:lang w:eastAsia="el-GR"/>
        </w:rPr>
        <w:t>του Θεού Ποιμένος.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σπορεύς της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αγάπης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κρείττονος·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τομεύς της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απάτης </w:t>
      </w:r>
      <w:r w:rsidRPr="000E7173">
        <w:rPr>
          <w:rFonts w:ascii="Palatino Linotype" w:hAnsi="Palatino Linotype" w:cs="Trebuchet MS"/>
          <w:color w:val="C00000"/>
          <w:lang w:eastAsia="el-GR"/>
        </w:rPr>
        <w:t>της χείρονος.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ήδυσμα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παρήγορον 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θλίψεσι πιστών·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έρεισμα </w:t>
      </w:r>
      <w:r w:rsidRPr="000E7173">
        <w:rPr>
          <w:rFonts w:ascii="Palatino Linotype" w:hAnsi="Palatino Linotype" w:cs="Trebuchet MS"/>
          <w:color w:val="C00000"/>
          <w:lang w:eastAsia="el-GR"/>
        </w:rPr>
        <w:t>στερρότατον κλονουμένων καρδιών.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 λόγχη την πλευράν </w:t>
      </w:r>
      <w:r w:rsidRPr="000E7173">
        <w:rPr>
          <w:rFonts w:ascii="Palatino Linotype" w:hAnsi="Palatino Linotype" w:cs="Arial"/>
          <w:color w:val="C00000"/>
          <w:lang w:eastAsia="el-GR"/>
        </w:rPr>
        <w:t>εκεντήθης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 τόλμη </w:t>
      </w:r>
      <w:r w:rsidRPr="000E7173">
        <w:rPr>
          <w:rFonts w:ascii="Palatino Linotype" w:hAnsi="Palatino Linotype" w:cs="Arial"/>
          <w:color w:val="C00000"/>
          <w:lang w:eastAsia="el-GR"/>
        </w:rPr>
        <w:t>αθλητάς εμιμήθης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κανών τιμίας </w:t>
      </w:r>
      <w:r w:rsidRPr="000E7173">
        <w:rPr>
          <w:rFonts w:ascii="Palatino Linotype" w:hAnsi="Palatino Linotype" w:cs="Arial"/>
          <w:color w:val="C00000"/>
          <w:lang w:eastAsia="el-GR"/>
        </w:rPr>
        <w:t>αθλήσεως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εικών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ενθέου </w:t>
      </w:r>
      <w:r w:rsidRPr="000E7173">
        <w:rPr>
          <w:rFonts w:ascii="Palatino Linotype" w:hAnsi="Palatino Linotype" w:cs="Trebuchet MS"/>
          <w:color w:val="C00000"/>
          <w:lang w:eastAsia="el-GR"/>
        </w:rPr>
        <w:t>φρονήσεως.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πηγή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αειρρόων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θαυμάτων·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>στάχτη μυριπνόων καμάτων.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>Χαίροις Μάρτυς Νικόλαε.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Πλήρης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</w:t>
      </w:r>
      <w:r w:rsidRPr="000E7173">
        <w:rPr>
          <w:rFonts w:ascii="Palatino Linotype" w:hAnsi="Palatino Linotype" w:cs="Arial"/>
          <w:color w:val="C00000"/>
          <w:lang w:eastAsia="el-GR"/>
        </w:rPr>
        <w:t>ισχύος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του Θεού την σην λόγχην,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αντέταξας </w:t>
      </w:r>
      <w:r w:rsidRPr="000E7173">
        <w:rPr>
          <w:rFonts w:ascii="Palatino Linotype" w:hAnsi="Palatino Linotype" w:cs="Trebuchet MS"/>
          <w:color w:val="C00000"/>
          <w:lang w:eastAsia="el-GR"/>
        </w:rPr>
        <w:t>κατά των βαρβάρων</w:t>
      </w:r>
      <w:r w:rsidRPr="000E7173">
        <w:rPr>
          <w:rFonts w:ascii="Palatino Linotype" w:hAnsi="Palatino Linotype"/>
          <w:color w:val="C00000"/>
          <w:lang w:eastAsia="el-GR"/>
        </w:rPr>
        <w:t xml:space="preserve">, και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Βουνένων τους θείους δρυμούς, σαις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ροαίς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αιμάτων ευσταλές </w:t>
      </w:r>
      <w:r w:rsidRPr="000E7173">
        <w:rPr>
          <w:rFonts w:ascii="Palatino Linotype" w:hAnsi="Palatino Linotype" w:cs="Arial"/>
          <w:color w:val="C00000"/>
          <w:lang w:eastAsia="el-GR"/>
        </w:rPr>
        <w:t>Άγιε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ηγίασας </w:t>
      </w:r>
      <w:r w:rsidRPr="000E7173">
        <w:rPr>
          <w:rFonts w:ascii="Palatino Linotype" w:hAnsi="Palatino Linotype" w:cs="Trebuchet MS"/>
          <w:color w:val="C00000"/>
          <w:lang w:eastAsia="el-GR"/>
        </w:rPr>
        <w:t>των θείων σου, Κυρίω τω Χριστώ κραυγάζων·</w:t>
      </w:r>
    </w:p>
    <w:p w:rsidR="00FF31D2" w:rsidRPr="006A3821" w:rsidRDefault="00FF31D2" w:rsidP="006A3821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6A3821">
        <w:rPr>
          <w:rFonts w:ascii="Palatino Linotype" w:hAnsi="Palatino Linotype" w:cs="Arial"/>
          <w:b/>
          <w:i/>
          <w:color w:val="C00000"/>
          <w:lang w:eastAsia="el-GR"/>
        </w:rPr>
        <w:t>Αλληλούϊα</w:t>
      </w:r>
      <w:r w:rsidRPr="006A3821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Ρώσιν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εύρες αυτίκα,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ως εκλάμποντα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είδε, σε κάτωθεν δρυός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εκ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λέπρας, πάσχων δουξ και πλησθείς παντελούς,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υγείας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θείόν σοι ναόν </w:t>
      </w:r>
      <w:r w:rsidRPr="000E7173">
        <w:rPr>
          <w:rFonts w:ascii="Palatino Linotype" w:hAnsi="Palatino Linotype" w:cs="Arial"/>
          <w:color w:val="C00000"/>
          <w:lang w:eastAsia="el-GR"/>
        </w:rPr>
        <w:t>ήγειρε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γηθόμενος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Νικόλαε, και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πίστει σοι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εβόα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ταύτα·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χρωστήρ χαρισμάτων θείων·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λαμπτήρ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αρετών </w:t>
      </w:r>
      <w:r w:rsidRPr="000E7173">
        <w:rPr>
          <w:rFonts w:ascii="Palatino Linotype" w:hAnsi="Palatino Linotype" w:cs="Trebuchet MS"/>
          <w:color w:val="C00000"/>
          <w:lang w:eastAsia="el-GR"/>
        </w:rPr>
        <w:t>παντοίων.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0E7173">
        <w:rPr>
          <w:rFonts w:ascii="Palatino Linotype" w:hAnsi="Palatino Linotype"/>
          <w:color w:val="C00000"/>
          <w:lang w:eastAsia="el-GR"/>
        </w:rPr>
        <w:t xml:space="preserve">πιστών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λιμήν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πανεύδιος·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των λεπρών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πυθμήν της </w:t>
      </w:r>
      <w:r w:rsidRPr="000E7173">
        <w:rPr>
          <w:rFonts w:ascii="Palatino Linotype" w:hAnsi="Palatino Linotype" w:cs="Arial"/>
          <w:color w:val="C00000"/>
          <w:lang w:eastAsia="el-GR"/>
        </w:rPr>
        <w:t>ιάσεως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αύρα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αναψύχουσα αθλουμένων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τους χορούς·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λύρα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ευφραίνουσα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ύμνοις </w:t>
      </w:r>
      <w:r w:rsidRPr="000E7173">
        <w:rPr>
          <w:rFonts w:ascii="Palatino Linotype" w:hAnsi="Palatino Linotype" w:cs="Trebuchet MS"/>
          <w:color w:val="C00000"/>
          <w:lang w:eastAsia="el-GR"/>
        </w:rPr>
        <w:t>τόλμης τους πιστούς.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ότι ηκίσθης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και δρυΐ προσεδέθης·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>ότι εδείχθης ιατρών η ακρότης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σφραγίς χαράς </w:t>
      </w:r>
      <w:r w:rsidRPr="000E7173">
        <w:rPr>
          <w:rFonts w:ascii="Palatino Linotype" w:hAnsi="Palatino Linotype" w:cs="Arial"/>
          <w:color w:val="C00000"/>
          <w:lang w:eastAsia="el-GR"/>
        </w:rPr>
        <w:t>ανεξίτηλος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παγίς του πλάνου </w:t>
      </w:r>
      <w:r w:rsidRPr="000E7173">
        <w:rPr>
          <w:rFonts w:ascii="Palatino Linotype" w:hAnsi="Palatino Linotype" w:cs="Arial"/>
          <w:color w:val="C00000"/>
          <w:lang w:eastAsia="el-GR"/>
        </w:rPr>
        <w:t>αλάστορος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δι’ ου δυσσεβείς πυρπολούνται·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υφ’ </w:t>
      </w:r>
      <w:r w:rsidRPr="000E7173">
        <w:rPr>
          <w:rFonts w:ascii="Palatino Linotype" w:hAnsi="Palatino Linotype" w:cs="Trebuchet MS"/>
          <w:color w:val="C00000"/>
          <w:lang w:eastAsia="el-GR"/>
        </w:rPr>
        <w:t>ου ευσεβείς φρυκτωρούνται.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>Χαίροις Μάρτυς Νικόλαε.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Σύσσωμος </w:t>
      </w:r>
      <w:r w:rsidRPr="000E7173">
        <w:rPr>
          <w:rFonts w:ascii="Palatino Linotype" w:hAnsi="Palatino Linotype" w:cs="Arial"/>
          <w:color w:val="C00000"/>
          <w:lang w:eastAsia="el-GR"/>
        </w:rPr>
        <w:t>Ορθοδόξων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>η ομήγυρις άδει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/>
          <w:color w:val="C00000"/>
          <w:lang w:eastAsia="el-GR"/>
        </w:rPr>
        <w:t>Νικόλαε θαυμάτων σου πλήθος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αομμάτους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γαρ βλέπειν </w:t>
      </w:r>
      <w:r w:rsidRPr="000E7173">
        <w:rPr>
          <w:rFonts w:ascii="Palatino Linotype" w:hAnsi="Palatino Linotype"/>
          <w:color w:val="C00000"/>
          <w:lang w:eastAsia="el-GR"/>
        </w:rPr>
        <w:t>ποιείς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χωλούς του Πνεύματος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ιά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χάριτι. Διόπερ σε γεραίροντες, Κυρίω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εκβοώμεν </w:t>
      </w:r>
      <w:r w:rsidRPr="000E7173">
        <w:rPr>
          <w:rFonts w:ascii="Palatino Linotype" w:hAnsi="Palatino Linotype" w:cs="Trebuchet MS"/>
          <w:color w:val="C00000"/>
          <w:lang w:eastAsia="el-GR"/>
        </w:rPr>
        <w:t>πάντες·</w:t>
      </w:r>
    </w:p>
    <w:p w:rsidR="00FF31D2" w:rsidRPr="00573F18" w:rsidRDefault="00FF31D2" w:rsidP="00573F1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73F18">
        <w:rPr>
          <w:rFonts w:ascii="Palatino Linotype" w:hAnsi="Palatino Linotype" w:cs="Arial"/>
          <w:b/>
          <w:i/>
          <w:color w:val="C00000"/>
          <w:lang w:eastAsia="el-GR"/>
        </w:rPr>
        <w:t>Αλληλούϊα</w:t>
      </w:r>
      <w:r w:rsidRPr="00573F18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Της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πόλω παστάδος,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απολαύων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νυν αίγλης,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Μάρτυς του Χριστού στεφηφόρος,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ανεδείχθης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ψυχών </w:t>
      </w:r>
      <w:r w:rsidRPr="000E7173">
        <w:rPr>
          <w:rFonts w:ascii="Palatino Linotype" w:hAnsi="Palatino Linotype" w:cs="Arial"/>
          <w:color w:val="C00000"/>
          <w:lang w:eastAsia="el-GR"/>
        </w:rPr>
        <w:t>ιατρός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φθαρτών σωμάτων γεραρέ </w:t>
      </w:r>
      <w:r w:rsidRPr="000E7173">
        <w:rPr>
          <w:rFonts w:ascii="Palatino Linotype" w:hAnsi="Palatino Linotype" w:cs="Arial"/>
          <w:color w:val="C00000"/>
          <w:lang w:eastAsia="el-GR"/>
        </w:rPr>
        <w:t>Άγιε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αφθόνως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βρύων </w:t>
      </w:r>
      <w:r w:rsidRPr="000E7173">
        <w:rPr>
          <w:rFonts w:ascii="Palatino Linotype" w:hAnsi="Palatino Linotype" w:cs="Arial"/>
          <w:color w:val="C00000"/>
          <w:lang w:eastAsia="el-GR"/>
        </w:rPr>
        <w:t>άπασιν</w:t>
      </w:r>
      <w:r w:rsidRPr="000E7173">
        <w:rPr>
          <w:rFonts w:ascii="Palatino Linotype" w:hAnsi="Palatino Linotype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ιάματα </w:t>
      </w:r>
      <w:r w:rsidRPr="000E7173">
        <w:rPr>
          <w:rFonts w:ascii="Palatino Linotype" w:hAnsi="Palatino Linotype" w:cs="Trebuchet MS"/>
          <w:color w:val="C00000"/>
          <w:lang w:eastAsia="el-GR"/>
        </w:rPr>
        <w:t>τοις σοι βοώσι·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άσμα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0E7173">
        <w:rPr>
          <w:rFonts w:ascii="Palatino Linotype" w:hAnsi="Palatino Linotype" w:cs="Arial"/>
          <w:color w:val="C00000"/>
          <w:lang w:eastAsia="el-GR"/>
        </w:rPr>
        <w:t>Αρχαγγέλων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 ψάλμα των </w:t>
      </w:r>
      <w:r w:rsidRPr="000E7173">
        <w:rPr>
          <w:rFonts w:ascii="Palatino Linotype" w:hAnsi="Palatino Linotype" w:cs="Arial"/>
          <w:color w:val="C00000"/>
          <w:lang w:eastAsia="el-GR"/>
        </w:rPr>
        <w:t>Ασωμάτων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πενομένων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θεία παράκλησις·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ασθενούντων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ταχεία </w:t>
      </w:r>
      <w:r w:rsidRPr="000E7173">
        <w:rPr>
          <w:rFonts w:ascii="Palatino Linotype" w:hAnsi="Palatino Linotype" w:cs="Arial"/>
          <w:color w:val="C00000"/>
          <w:lang w:eastAsia="el-GR"/>
        </w:rPr>
        <w:t>ανάρρωσις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σήμα γενναιότητος το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μάχαις </w:t>
      </w:r>
      <w:r w:rsidRPr="000E7173">
        <w:rPr>
          <w:rFonts w:ascii="Palatino Linotype" w:hAnsi="Palatino Linotype" w:cs="Arial"/>
          <w:color w:val="C00000"/>
          <w:lang w:eastAsia="el-GR"/>
        </w:rPr>
        <w:t>εκπεμφθέν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θύμα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ιερώτατον </w:t>
      </w:r>
      <w:r w:rsidRPr="000E7173">
        <w:rPr>
          <w:rFonts w:ascii="Palatino Linotype" w:hAnsi="Palatino Linotype" w:cs="Trebuchet MS"/>
          <w:color w:val="C00000"/>
          <w:lang w:eastAsia="el-GR"/>
        </w:rPr>
        <w:t>τω Κυρίω προσαχθέν.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ότι εδέξω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στέμμα της ευποιΐας·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ότι εδρέψω αγλαΐας </w:t>
      </w:r>
      <w:r w:rsidRPr="000E7173">
        <w:rPr>
          <w:rFonts w:ascii="Palatino Linotype" w:hAnsi="Palatino Linotype" w:cs="Trebuchet MS"/>
          <w:color w:val="C00000"/>
          <w:lang w:eastAsia="el-GR"/>
        </w:rPr>
        <w:t>τιμίας.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θνητών </w:t>
      </w:r>
      <w:r w:rsidRPr="000E7173">
        <w:rPr>
          <w:rFonts w:ascii="Palatino Linotype" w:hAnsi="Palatino Linotype" w:cs="Arial"/>
          <w:color w:val="C00000"/>
          <w:lang w:eastAsia="el-GR"/>
        </w:rPr>
        <w:t>αγίων υπόδειγμα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λαμπρών Μαρτύρων </w:t>
      </w:r>
      <w:r w:rsidRPr="000E7173">
        <w:rPr>
          <w:rFonts w:ascii="Palatino Linotype" w:hAnsi="Palatino Linotype" w:cs="Arial"/>
          <w:color w:val="C00000"/>
          <w:lang w:eastAsia="el-GR"/>
        </w:rPr>
        <w:t>ωράϊσμα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δι’ 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εκλαμπρύνεται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πίστις·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>δι’ ου μεγαλύνεται Κτίστης.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>Χαίροις Μάρτυς Νικόλαε.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Ύμνοις </w:t>
      </w:r>
      <w:r w:rsidRPr="000E7173">
        <w:rPr>
          <w:rFonts w:ascii="Palatino Linotype" w:hAnsi="Palatino Linotype"/>
          <w:color w:val="C00000"/>
          <w:lang w:eastAsia="el-GR"/>
        </w:rPr>
        <w:t xml:space="preserve">χρη </w:t>
      </w:r>
      <w:r w:rsidRPr="000E7173">
        <w:rPr>
          <w:rFonts w:ascii="Palatino Linotype" w:hAnsi="Palatino Linotype" w:cs="Arial"/>
          <w:color w:val="C00000"/>
          <w:lang w:eastAsia="el-GR"/>
        </w:rPr>
        <w:t>αρμονίοις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ωδαίς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σου γεραίρειν,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τρισμάκαρ τον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βίον,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ενδυθείς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γαρ χιτώνα φωτός,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ως αστήρ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φωσφόρος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 γη </w:t>
      </w:r>
      <w:r w:rsidRPr="000E7173">
        <w:rPr>
          <w:rFonts w:ascii="Palatino Linotype" w:hAnsi="Palatino Linotype" w:cs="Arial"/>
          <w:color w:val="C00000"/>
          <w:lang w:eastAsia="el-GR"/>
        </w:rPr>
        <w:t>ήστραψας</w:t>
      </w:r>
      <w:r w:rsidRPr="000E7173">
        <w:rPr>
          <w:rFonts w:ascii="Palatino Linotype" w:hAnsi="Palatino Linotype" w:cs="Trebuchet MS"/>
          <w:color w:val="C00000"/>
          <w:lang w:eastAsia="el-GR"/>
        </w:rPr>
        <w:t>, και πάντας συ κατέπιθες, κραυγάζειν τω Χριστώ ευτόλμως·</w:t>
      </w:r>
    </w:p>
    <w:p w:rsidR="00FF31D2" w:rsidRPr="00573F18" w:rsidRDefault="00FF31D2" w:rsidP="00573F1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73F18">
        <w:rPr>
          <w:rFonts w:ascii="Palatino Linotype" w:hAnsi="Palatino Linotype" w:cs="Arial"/>
          <w:b/>
          <w:i/>
          <w:color w:val="C00000"/>
          <w:lang w:eastAsia="el-GR"/>
        </w:rPr>
        <w:t>Αλληλούϊα</w:t>
      </w:r>
      <w:r w:rsidRPr="00573F18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Φλέγει πάσαν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δαιμόνων, την μανίαν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χάρις,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 άνωθεν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δοθείσά σοι </w:t>
      </w:r>
      <w:r w:rsidRPr="000E7173">
        <w:rPr>
          <w:rFonts w:ascii="Palatino Linotype" w:hAnsi="Palatino Linotype"/>
          <w:color w:val="C00000"/>
          <w:lang w:eastAsia="el-GR"/>
        </w:rPr>
        <w:t xml:space="preserve">Μάρτυς, και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πιστούς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αναψύχει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ταχύ, τους τη ση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ενθέρμω αρωγή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σπεύδοντας,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πανένδοξε,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εκθύμως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δε </w:t>
      </w:r>
      <w:r w:rsidRPr="000E7173">
        <w:rPr>
          <w:rFonts w:ascii="Palatino Linotype" w:hAnsi="Palatino Linotype" w:cs="Arial"/>
          <w:color w:val="C00000"/>
          <w:lang w:eastAsia="el-GR"/>
        </w:rPr>
        <w:t>αναβοώντας</w:t>
      </w:r>
      <w:r w:rsidRPr="000E7173">
        <w:rPr>
          <w:rFonts w:ascii="Palatino Linotype" w:hAnsi="Palatino Linotype" w:cs="Trebuchet MS"/>
          <w:color w:val="C00000"/>
          <w:lang w:eastAsia="el-GR"/>
        </w:rPr>
        <w:t>·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καρπών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ηδυβόρων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μίγμα·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βροτών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ακηράτων </w:t>
      </w:r>
      <w:r w:rsidRPr="000E7173">
        <w:rPr>
          <w:rFonts w:ascii="Palatino Linotype" w:hAnsi="Palatino Linotype" w:cs="Trebuchet MS"/>
          <w:color w:val="C00000"/>
          <w:lang w:eastAsia="el-GR"/>
        </w:rPr>
        <w:t>δείγμα.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Αθλητών αγλαότατον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δώρημα·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γηγενών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ενθεώτατον </w:t>
      </w:r>
      <w:r w:rsidRPr="000E7173">
        <w:rPr>
          <w:rFonts w:ascii="Palatino Linotype" w:hAnsi="Palatino Linotype" w:cs="Trebuchet MS"/>
          <w:color w:val="C00000"/>
          <w:lang w:eastAsia="el-GR"/>
        </w:rPr>
        <w:t>στόλισμα.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γέννημα </w:t>
      </w:r>
      <w:r w:rsidRPr="000E7173">
        <w:rPr>
          <w:rFonts w:ascii="Palatino Linotype" w:hAnsi="Palatino Linotype"/>
          <w:color w:val="C00000"/>
          <w:lang w:eastAsia="el-GR"/>
        </w:rPr>
        <w:t xml:space="preserve">πανθαύμαστον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εξ Εώας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προελθόν·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άτλημα ηδύτατον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προς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ανάψυξιν </w:t>
      </w:r>
      <w:r w:rsidRPr="000E7173">
        <w:rPr>
          <w:rFonts w:ascii="Palatino Linotype" w:hAnsi="Palatino Linotype" w:cs="Trebuchet MS"/>
          <w:color w:val="C00000"/>
          <w:lang w:eastAsia="el-GR"/>
        </w:rPr>
        <w:t>πιστών.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αθανασίας αρραγέστατος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οίκος·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ευτολμίας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>λαμπρότατος τύπος.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Χριστού της πίστεως </w:t>
      </w:r>
      <w:r w:rsidRPr="000E7173">
        <w:rPr>
          <w:rFonts w:ascii="Palatino Linotype" w:hAnsi="Palatino Linotype" w:cs="Arial"/>
          <w:color w:val="C00000"/>
          <w:lang w:eastAsia="el-GR"/>
        </w:rPr>
        <w:t>έσοπτρον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εχθρού </w:t>
      </w:r>
      <w:r w:rsidRPr="000E7173">
        <w:rPr>
          <w:rFonts w:ascii="Palatino Linotype" w:hAnsi="Palatino Linotype" w:cs="Trebuchet MS"/>
          <w:color w:val="C00000"/>
          <w:lang w:eastAsia="el-GR"/>
        </w:rPr>
        <w:t>μωρίας το δρέπανον.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πολλών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ασθενών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θεραπεία·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βροτών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αγλαής </w:t>
      </w:r>
      <w:r w:rsidRPr="000E7173">
        <w:rPr>
          <w:rFonts w:ascii="Palatino Linotype" w:hAnsi="Palatino Linotype" w:cs="Trebuchet MS"/>
          <w:color w:val="C00000"/>
          <w:lang w:eastAsia="el-GR"/>
        </w:rPr>
        <w:t>θυμηδία.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>Χαίροις Μάρτυς Νικόλαε.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Χόρευε των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Βουνένων,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περίχωρος πάσα, και σκίρτησον τερπνώς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μέγα, και λαμπρόν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άστρον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πάντας πιστούς, καταυγάζον πόνων ταις βολαίς </w:t>
      </w:r>
      <w:r w:rsidRPr="000E7173">
        <w:rPr>
          <w:rFonts w:ascii="Palatino Linotype" w:hAnsi="Palatino Linotype" w:cs="Arial"/>
          <w:color w:val="C00000"/>
          <w:lang w:eastAsia="el-GR"/>
        </w:rPr>
        <w:t>έλαμψε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Νικόλαος </w:t>
      </w:r>
      <w:r w:rsidRPr="000E7173">
        <w:rPr>
          <w:rFonts w:ascii="Palatino Linotype" w:hAnsi="Palatino Linotype" w:cs="Arial"/>
          <w:color w:val="C00000"/>
          <w:lang w:eastAsia="el-GR"/>
        </w:rPr>
        <w:t>ο ένδοξος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ον </w:t>
      </w:r>
      <w:r w:rsidRPr="000E7173">
        <w:rPr>
          <w:rFonts w:ascii="Palatino Linotype" w:hAnsi="Palatino Linotype" w:cs="Trebuchet MS"/>
          <w:color w:val="C00000"/>
          <w:lang w:eastAsia="el-GR"/>
        </w:rPr>
        <w:t>μέλποντες φαιδρώς βοώμεν·</w:t>
      </w:r>
    </w:p>
    <w:p w:rsidR="00FF31D2" w:rsidRPr="00573F18" w:rsidRDefault="00FF31D2" w:rsidP="00573F1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73F18">
        <w:rPr>
          <w:rFonts w:ascii="Palatino Linotype" w:hAnsi="Palatino Linotype" w:cs="Arial"/>
          <w:b/>
          <w:i/>
          <w:color w:val="C00000"/>
          <w:lang w:eastAsia="el-GR"/>
        </w:rPr>
        <w:t>Αλληλούϊα</w:t>
      </w:r>
      <w:r w:rsidRPr="00573F18">
        <w:rPr>
          <w:rFonts w:ascii="Palatino Linotype" w:hAnsi="Palatino Linotype"/>
          <w:b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Ψάλλοντές σου τους </w:t>
      </w:r>
      <w:r w:rsidRPr="000E7173">
        <w:rPr>
          <w:rFonts w:ascii="Palatino Linotype" w:hAnsi="Palatino Linotype" w:cs="Arial"/>
          <w:color w:val="C00000"/>
          <w:lang w:eastAsia="el-GR"/>
        </w:rPr>
        <w:t>άθλους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ανυμνούμέν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σε πάντες,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πίστεως γενναίον </w:t>
      </w:r>
      <w:r w:rsidRPr="000E7173">
        <w:rPr>
          <w:rFonts w:ascii="Palatino Linotype" w:hAnsi="Palatino Linotype" w:cs="Arial"/>
          <w:color w:val="C00000"/>
          <w:lang w:eastAsia="el-GR"/>
        </w:rPr>
        <w:t>οπλίτην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Συ γαρ νυν τω Κυρίω συνών,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ικετεύεις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δούναι τοις πιστοίς </w:t>
      </w:r>
      <w:r w:rsidRPr="000E7173">
        <w:rPr>
          <w:rFonts w:ascii="Palatino Linotype" w:hAnsi="Palatino Linotype" w:cs="Arial"/>
          <w:color w:val="C00000"/>
          <w:lang w:eastAsia="el-GR"/>
        </w:rPr>
        <w:t>έλεος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χάριν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ω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Νικόλαε, τοις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πόθω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εκβοώσι </w:t>
      </w:r>
      <w:r w:rsidRPr="000E7173">
        <w:rPr>
          <w:rFonts w:ascii="Palatino Linotype" w:hAnsi="Palatino Linotype" w:cs="Trebuchet MS"/>
          <w:color w:val="C00000"/>
          <w:lang w:eastAsia="el-GR"/>
        </w:rPr>
        <w:t>ταύτα·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οπλίτα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Χριστού γενναίε·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πολίτα </w:t>
      </w:r>
      <w:r w:rsidRPr="000E7173">
        <w:rPr>
          <w:rFonts w:ascii="Palatino Linotype" w:hAnsi="Palatino Linotype" w:cs="Arial"/>
          <w:color w:val="C00000"/>
          <w:lang w:eastAsia="el-GR"/>
        </w:rPr>
        <w:t>Εδέμ ωραίε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λεγεώνος Λαρίσης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>πρώταρχος·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αμπελώνος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Κυρίου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>σύμφυτος.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τείχος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ακλινέστατον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προτειχίζον τους πιστούς·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>νίκος θεοβράβευτον κατευφραίνον τους λαούς.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σωμάτων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αλγηδόνας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κουφίζεις·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ότι </w:t>
      </w:r>
      <w:r w:rsidRPr="000E7173">
        <w:rPr>
          <w:rFonts w:ascii="Palatino Linotype" w:hAnsi="Palatino Linotype" w:cs="Trebuchet MS"/>
          <w:color w:val="C00000"/>
          <w:lang w:eastAsia="el-GR"/>
        </w:rPr>
        <w:t>μερόπων τας αιτήσεις ξενίζεις.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λαμπάς της θείας </w:t>
      </w:r>
      <w:r w:rsidRPr="000E7173">
        <w:rPr>
          <w:rFonts w:ascii="Palatino Linotype" w:hAnsi="Palatino Linotype" w:cs="Arial"/>
          <w:color w:val="C00000"/>
          <w:lang w:eastAsia="el-GR"/>
        </w:rPr>
        <w:t>ελλάμψεως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δορκάς της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άνω </w:t>
      </w:r>
      <w:r w:rsidRPr="000E7173">
        <w:rPr>
          <w:rFonts w:ascii="Palatino Linotype" w:hAnsi="Palatino Linotype" w:cs="Trebuchet MS"/>
          <w:color w:val="C00000"/>
          <w:lang w:eastAsia="el-GR"/>
        </w:rPr>
        <w:t>λαμπρότητος.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σαρκός παριδών τας κακώσεις·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χαίρε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πιστώς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υπομείνας </w:t>
      </w:r>
      <w:r w:rsidRPr="000E7173">
        <w:rPr>
          <w:rFonts w:ascii="Palatino Linotype" w:hAnsi="Palatino Linotype" w:cs="Trebuchet MS"/>
          <w:color w:val="C00000"/>
          <w:lang w:eastAsia="el-GR"/>
        </w:rPr>
        <w:t>στρεβλώσεις.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>Χαίροις Μάρτυς Νικόλαε.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 w:cs="Arial"/>
          <w:color w:val="C00000"/>
          <w:lang w:eastAsia="el-GR"/>
        </w:rPr>
        <w:t xml:space="preserve">Ω </w:t>
      </w:r>
      <w:r w:rsidRPr="000E7173">
        <w:rPr>
          <w:rFonts w:ascii="Palatino Linotype" w:hAnsi="Palatino Linotype"/>
          <w:color w:val="C00000"/>
          <w:lang w:eastAsia="el-GR"/>
        </w:rPr>
        <w:t xml:space="preserve">Νικόλαε μάκαρ, </w:t>
      </w:r>
      <w:r w:rsidRPr="000E7173">
        <w:rPr>
          <w:rFonts w:ascii="Palatino Linotype" w:hAnsi="Palatino Linotype" w:cs="Arial"/>
          <w:color w:val="C00000"/>
          <w:lang w:eastAsia="el-GR"/>
        </w:rPr>
        <w:t>αθλητών ωραιότης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πάνσεπτον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Οσίων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πυξίον </w:t>
      </w:r>
      <w:r w:rsidRPr="000E7173">
        <w:rPr>
          <w:rFonts w:ascii="Palatino Linotype" w:hAnsi="Palatino Linotype"/>
          <w:i/>
          <w:color w:val="C00000"/>
          <w:lang w:eastAsia="el-GR"/>
        </w:rPr>
        <w:t>(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 xml:space="preserve">εκ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 xml:space="preserve">γ ), </w:t>
      </w:r>
      <w:r w:rsidRPr="000E7173">
        <w:rPr>
          <w:rFonts w:ascii="Palatino Linotype" w:hAnsi="Palatino Linotype"/>
          <w:color w:val="C00000"/>
          <w:lang w:eastAsia="el-GR"/>
        </w:rPr>
        <w:t xml:space="preserve">κλίνον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τάχος ευήκοον ους, </w:t>
      </w:r>
      <w:r w:rsidRPr="000E7173">
        <w:rPr>
          <w:rFonts w:ascii="Palatino Linotype" w:hAnsi="Palatino Linotype"/>
          <w:color w:val="C00000"/>
          <w:lang w:eastAsia="el-GR"/>
        </w:rPr>
        <w:t xml:space="preserve">ταις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ημών αόκνοις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προσευχαίς πάνσοφε, και της γεέννης </w:t>
      </w:r>
      <w:r w:rsidRPr="000E7173">
        <w:rPr>
          <w:rFonts w:ascii="Palatino Linotype" w:hAnsi="Palatino Linotype" w:cs="Arial"/>
          <w:color w:val="C00000"/>
          <w:lang w:eastAsia="el-GR"/>
        </w:rPr>
        <w:t>άπαντας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εκλύτρωσαι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τους </w:t>
      </w:r>
      <w:r w:rsidRPr="000E7173">
        <w:rPr>
          <w:rFonts w:ascii="Palatino Linotype" w:hAnsi="Palatino Linotype" w:cs="Arial"/>
          <w:color w:val="C00000"/>
          <w:lang w:eastAsia="el-GR"/>
        </w:rPr>
        <w:t>εκβοώντας</w:t>
      </w:r>
      <w:r w:rsidRPr="000E7173">
        <w:rPr>
          <w:rFonts w:ascii="Palatino Linotype" w:hAnsi="Palatino Linotype" w:cs="Trebuchet MS"/>
          <w:color w:val="C00000"/>
          <w:lang w:eastAsia="el-GR"/>
        </w:rPr>
        <w:t>·</w:t>
      </w:r>
    </w:p>
    <w:p w:rsidR="00FF31D2" w:rsidRPr="00573F18" w:rsidRDefault="00FF31D2" w:rsidP="00573F1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73F18">
        <w:rPr>
          <w:rFonts w:ascii="Palatino Linotype" w:hAnsi="Palatino Linotype" w:cs="Arial"/>
          <w:b/>
          <w:i/>
          <w:color w:val="C00000"/>
          <w:lang w:eastAsia="el-GR"/>
        </w:rPr>
        <w:t>Αλληλούϊα</w:t>
      </w:r>
      <w:r w:rsidRPr="00573F18">
        <w:rPr>
          <w:rFonts w:ascii="Palatino Linotype" w:hAnsi="Palatino Linotype" w:cs="Trebuchet MS"/>
          <w:b/>
          <w:i/>
          <w:color w:val="C00000"/>
          <w:lang w:eastAsia="el-GR"/>
        </w:rPr>
        <w:t>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573F18" w:rsidRDefault="00FF31D2" w:rsidP="00573F1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73F18">
        <w:rPr>
          <w:rFonts w:ascii="Palatino Linotype" w:hAnsi="Palatino Linotype"/>
          <w:b/>
          <w:color w:val="C00000"/>
          <w:lang w:eastAsia="el-GR"/>
        </w:rPr>
        <w:t>ΔΙΑΔΟΣΗ ΤΗΣ ΜΝΗΜΗΣ</w:t>
      </w:r>
    </w:p>
    <w:p w:rsidR="00FF31D2" w:rsidRPr="00573F18" w:rsidRDefault="00FF31D2" w:rsidP="00573F1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73F18">
        <w:rPr>
          <w:rFonts w:ascii="Palatino Linotype" w:hAnsi="Palatino Linotype"/>
          <w:b/>
          <w:color w:val="C00000"/>
          <w:lang w:eastAsia="el-GR"/>
        </w:rPr>
        <w:t>ΤΟΥ ΟΣΙΟΜΑΡΤΥΡΟΣ ΝΙΚΟΛΑΟΥ ΤΟΥ ΝΕΟΥ</w:t>
      </w:r>
    </w:p>
    <w:p w:rsidR="00FF31D2" w:rsidRPr="00573F18" w:rsidRDefault="00FF31D2" w:rsidP="00573F18">
      <w:pPr>
        <w:spacing w:after="0" w:line="360" w:lineRule="auto"/>
        <w:jc w:val="center"/>
        <w:rPr>
          <w:rFonts w:ascii="Palatino Linotype" w:hAnsi="Palatino Linotype"/>
          <w:b/>
          <w:color w:val="C00000"/>
          <w:lang w:eastAsia="el-GR"/>
        </w:rPr>
      </w:pPr>
      <w:r w:rsidRPr="00573F18">
        <w:rPr>
          <w:rFonts w:ascii="Palatino Linotype" w:hAnsi="Palatino Linotype"/>
          <w:b/>
          <w:color w:val="C00000"/>
          <w:lang w:eastAsia="el-GR"/>
        </w:rPr>
        <w:t>ΣΤΟΝ ΕΛΛΑΔΙΚΟ ΧΩΡΟ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>Α) Προσκυνήματα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1.Στα Βούνενα Θεσσαλίας. Το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προσκύνημα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υπάγεται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ενορία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των Βουνένων της Μητροπόλεως Θεσσαλιώτιδος και Φαναριοφαρσάλων.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σημερινός ναός, που είχε κτισθή το 1883 και κάηκε στις 22 Μαΐου 1962, μετά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λειτουργία των Παλαιοημερολογιτών. Μέσα στον ναό, και δεξιά του εισερχομένου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υπάρχει 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τάφος του </w:t>
      </w:r>
      <w:r w:rsidRPr="000E7173">
        <w:rPr>
          <w:rFonts w:ascii="Palatino Linotype" w:hAnsi="Palatino Linotype" w:cs="Arial"/>
          <w:color w:val="C00000"/>
          <w:lang w:eastAsia="el-GR"/>
        </w:rPr>
        <w:t>Αγίου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Σε αυτόν κατεβαίνει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προσκυνητής, με 3 σκαλοπάτια. Σε μικρή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απόσταση από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τον ναό,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υπάρχει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βρύση και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γέρικη δρυς, κάτω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οποία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μαρτύρησε </w:t>
      </w:r>
      <w:r w:rsidRPr="000E7173">
        <w:rPr>
          <w:rFonts w:ascii="Palatino Linotype" w:hAnsi="Palatino Linotype" w:cs="Arial"/>
          <w:color w:val="C00000"/>
          <w:lang w:eastAsia="el-GR"/>
        </w:rPr>
        <w:t>ο Άγιος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Αλί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(Μπακλαλί) </w:t>
      </w:r>
      <w:r w:rsidRPr="000E7173">
        <w:rPr>
          <w:rFonts w:ascii="Palatino Linotype" w:hAnsi="Palatino Linotype" w:cs="Arial"/>
          <w:color w:val="C00000"/>
          <w:lang w:eastAsia="el-GR"/>
        </w:rPr>
        <w:t>Αλμυρού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Υπάγεται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ενορία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του χωριού Κωφοί, </w:t>
      </w:r>
      <w:r w:rsidRPr="000E7173">
        <w:rPr>
          <w:rFonts w:ascii="Palatino Linotype" w:hAnsi="Palatino Linotype" w:cs="Arial"/>
          <w:color w:val="C00000"/>
          <w:lang w:eastAsia="el-GR"/>
        </w:rPr>
        <w:t>Αλμυρού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της Μητροπόλεως Δημητριάδος.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ναός, θεωρείται κτίσμα του 16ου </w:t>
      </w:r>
      <w:r w:rsidRPr="000E7173">
        <w:rPr>
          <w:rFonts w:ascii="Palatino Linotype" w:hAnsi="Palatino Linotype"/>
          <w:color w:val="C00000"/>
          <w:lang w:eastAsia="el-GR"/>
        </w:rPr>
        <w:t xml:space="preserve">αιώνος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και βρίσκεται σε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ερείπια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παλαιάς μονής.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Επίσης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κοντά στον ναό, σώζεται θολωτό </w:t>
      </w:r>
      <w:r w:rsidRPr="000E7173">
        <w:rPr>
          <w:rFonts w:ascii="Palatino Linotype" w:hAnsi="Palatino Linotype" w:cs="Arial"/>
          <w:color w:val="C00000"/>
          <w:lang w:eastAsia="el-GR"/>
        </w:rPr>
        <w:t>αγίασμα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Στα γύρω δένδρα, οι πιστοί, συνηθίζουν να κρεμούν μαντήλια 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ημέρα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</w:t>
      </w:r>
      <w:r w:rsidRPr="000E7173">
        <w:rPr>
          <w:rFonts w:ascii="Palatino Linotype" w:hAnsi="Palatino Linotype" w:cs="Arial"/>
          <w:color w:val="C00000"/>
          <w:lang w:eastAsia="el-GR"/>
        </w:rPr>
        <w:t>εορτής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>Β) Μονές.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Υψηλάντη </w:t>
      </w:r>
      <w:r w:rsidRPr="000E7173">
        <w:rPr>
          <w:rFonts w:ascii="Palatino Linotype" w:hAnsi="Palatino Linotype" w:cs="Trebuchet MS"/>
          <w:color w:val="C00000"/>
          <w:lang w:eastAsia="el-GR"/>
        </w:rPr>
        <w:t>Βοιωτίας</w:t>
      </w:r>
      <w:r w:rsidRPr="000E7173">
        <w:rPr>
          <w:rFonts w:ascii="Palatino Linotype" w:hAnsi="Palatino Linotype"/>
          <w:color w:val="C00000"/>
          <w:lang w:eastAsia="el-GR"/>
        </w:rPr>
        <w:t xml:space="preserve">. Γυναικεία μονή, που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υπάγεται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στην Μητρόπολη Θηβών και Λεβαδείας.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Άγιος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εικονίζεται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έφιππος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σε τοιχογραφίες του τέμπλου και του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υπέρθυρου </w:t>
      </w:r>
      <w:r w:rsidRPr="000E7173">
        <w:rPr>
          <w:rFonts w:ascii="Palatino Linotype" w:hAnsi="Palatino Linotype" w:cs="Trebuchet MS"/>
          <w:color w:val="C00000"/>
          <w:lang w:eastAsia="el-GR"/>
        </w:rPr>
        <w:t>της κεντρικής εισόδου.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Στην Κάτω Βλασία Καλαβρύτων. Γυναικεία μονή, της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Μητροπόλεως Αιγιαλείας και Καλαβρύτων.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 ίδρυση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Μονής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ανάγεται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στον 16ο </w:t>
      </w:r>
      <w:r w:rsidRPr="000E7173">
        <w:rPr>
          <w:rFonts w:ascii="Palatino Linotype" w:hAnsi="Palatino Linotype"/>
          <w:color w:val="C00000"/>
          <w:lang w:eastAsia="el-GR"/>
        </w:rPr>
        <w:t>αιώνα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Δεν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έχει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τοιχογραφίες.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Υπάρχει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φορητή εικόνα του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Αγίου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του 17ου </w:t>
      </w:r>
      <w:r w:rsidRPr="000E7173">
        <w:rPr>
          <w:rFonts w:ascii="Palatino Linotype" w:hAnsi="Palatino Linotype"/>
          <w:color w:val="C00000"/>
          <w:lang w:eastAsia="el-GR"/>
        </w:rPr>
        <w:t>αιώνος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>3. Στην Δρακοσπηλά</w:t>
      </w:r>
      <w:r w:rsidRPr="000E7173">
        <w:rPr>
          <w:rFonts w:ascii="Palatino Linotype" w:hAnsi="Palatino Linotype" w:cs="Trebuchet MS"/>
          <w:color w:val="C00000"/>
          <w:lang w:eastAsia="el-GR"/>
        </w:rPr>
        <w:t>, (Θερμοπύλες) Φθιώτιδος</w:t>
      </w:r>
      <w:r w:rsidRPr="000E7173">
        <w:rPr>
          <w:rFonts w:ascii="Palatino Linotype" w:hAnsi="Palatino Linotype"/>
          <w:color w:val="C00000"/>
          <w:lang w:eastAsia="el-GR"/>
        </w:rPr>
        <w:t xml:space="preserve">. Γυναικεία μονή, που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υπάγεται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στους </w:t>
      </w:r>
      <w:r w:rsidRPr="000E7173">
        <w:rPr>
          <w:rFonts w:ascii="Palatino Linotype" w:hAnsi="Palatino Linotype"/>
          <w:color w:val="C00000"/>
          <w:lang w:eastAsia="el-GR"/>
        </w:rPr>
        <w:t xml:space="preserve">Παλαιοημερολογίτες.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Ιδρύθηκε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 1950.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σημερινή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εκκλησία </w:t>
      </w:r>
      <w:r w:rsidRPr="000E7173">
        <w:rPr>
          <w:rFonts w:ascii="Palatino Linotype" w:hAnsi="Palatino Linotype" w:cs="Trebuchet MS"/>
          <w:color w:val="C00000"/>
          <w:lang w:eastAsia="el-GR"/>
        </w:rPr>
        <w:t>είναι κτισμένη στην θέση παλαιάς.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4. Στον Μαψό </w:t>
      </w:r>
      <w:r w:rsidRPr="000E7173">
        <w:rPr>
          <w:rFonts w:ascii="Palatino Linotype" w:hAnsi="Palatino Linotype" w:cs="Trebuchet MS"/>
          <w:color w:val="C00000"/>
          <w:lang w:eastAsia="el-GR"/>
        </w:rPr>
        <w:t>Κορινθίας</w:t>
      </w:r>
      <w:r w:rsidRPr="000E7173">
        <w:rPr>
          <w:rFonts w:ascii="Palatino Linotype" w:hAnsi="Palatino Linotype"/>
          <w:color w:val="C00000"/>
          <w:lang w:eastAsia="el-GR"/>
        </w:rPr>
        <w:t xml:space="preserve">. Παλαιά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μονή, που πρόσφατα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ανασυστήθηκε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σε γυναικεία.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Υπάγεται </w:t>
      </w:r>
      <w:r w:rsidRPr="000E7173">
        <w:rPr>
          <w:rFonts w:ascii="Palatino Linotype" w:hAnsi="Palatino Linotype" w:cs="Trebuchet MS"/>
          <w:color w:val="C00000"/>
          <w:lang w:eastAsia="el-GR"/>
        </w:rPr>
        <w:t>στην Μητρόπολη Κορινθίας.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5. Στο Μαλαγάρι Περαχώρας Κορινθίας. Παλαιά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μονή, που πρόσφατα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ανασυστήθηκε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σε </w:t>
      </w:r>
      <w:r w:rsidRPr="000E7173">
        <w:rPr>
          <w:rFonts w:ascii="Palatino Linotype" w:hAnsi="Palatino Linotype" w:cs="Arial"/>
          <w:color w:val="C00000"/>
          <w:lang w:eastAsia="el-GR"/>
        </w:rPr>
        <w:t>ανδρική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Υπάγεται </w:t>
      </w:r>
      <w:r w:rsidRPr="000E7173">
        <w:rPr>
          <w:rFonts w:ascii="Palatino Linotype" w:hAnsi="Palatino Linotype" w:cs="Trebuchet MS"/>
          <w:color w:val="C00000"/>
          <w:lang w:eastAsia="el-GR"/>
        </w:rPr>
        <w:t>στην Μητρόπολη Κορινθίας. Το Καθολικό, είναι παλαιό. Διατηρεί μερικές τοιχογραφίες (Δέηση, Κοίμηση Θεοτόκου) σε καλή κατάσταση.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6. Στα Καμπιά </w:t>
      </w:r>
      <w:r w:rsidRPr="000E7173">
        <w:rPr>
          <w:rFonts w:ascii="Palatino Linotype" w:hAnsi="Palatino Linotype" w:cs="Trebuchet MS"/>
          <w:color w:val="C00000"/>
          <w:lang w:eastAsia="el-GR"/>
        </w:rPr>
        <w:t>Βοιωτίας</w:t>
      </w:r>
      <w:r w:rsidRPr="000E7173">
        <w:rPr>
          <w:rFonts w:ascii="Palatino Linotype" w:hAnsi="Palatino Linotype"/>
          <w:color w:val="C00000"/>
          <w:lang w:eastAsia="el-GR"/>
        </w:rPr>
        <w:t xml:space="preserve">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Ιστορική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Βυζαντινή μονή, του 11ου </w:t>
      </w:r>
      <w:r w:rsidRPr="000E7173">
        <w:rPr>
          <w:rFonts w:ascii="Palatino Linotype" w:hAnsi="Palatino Linotype"/>
          <w:color w:val="C00000"/>
          <w:lang w:eastAsia="el-GR"/>
        </w:rPr>
        <w:t>αιώνος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Είναι σύγχρονη της </w:t>
      </w:r>
      <w:r w:rsidRPr="000E7173">
        <w:rPr>
          <w:rFonts w:ascii="Palatino Linotype" w:hAnsi="Palatino Linotype"/>
          <w:color w:val="C00000"/>
          <w:lang w:eastAsia="el-GR"/>
        </w:rPr>
        <w:t xml:space="preserve">μονής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Οσίου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Λουκά, του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οποίου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μέχρι προ τινος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ήτο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μετόχι.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Ανασυστήθηκε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πρόσφατα σε </w:t>
      </w:r>
      <w:r w:rsidRPr="000E7173">
        <w:rPr>
          <w:rFonts w:ascii="Palatino Linotype" w:hAnsi="Palatino Linotype" w:cs="Arial"/>
          <w:color w:val="C00000"/>
          <w:lang w:eastAsia="el-GR"/>
        </w:rPr>
        <w:t>ανδρική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Οι τοιχογραφίες του ναού είναι καλυμμένες με </w:t>
      </w:r>
      <w:r w:rsidRPr="000E7173">
        <w:rPr>
          <w:rFonts w:ascii="Palatino Linotype" w:hAnsi="Palatino Linotype" w:cs="Arial"/>
          <w:color w:val="C00000"/>
          <w:lang w:eastAsia="el-GR"/>
        </w:rPr>
        <w:t>ασβέστη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Κάτω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τον ναό,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υπάρχει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κρύπτη της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Αγίας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Βαρβάρας </w:t>
      </w:r>
      <w:r w:rsidRPr="000E7173">
        <w:rPr>
          <w:rFonts w:ascii="Palatino Linotype" w:hAnsi="Palatino Linotype" w:cs="Arial"/>
          <w:color w:val="C00000"/>
          <w:lang w:eastAsia="el-GR"/>
        </w:rPr>
        <w:t>αγιογραφημένη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Γ) Διαλελυμένες μονές, και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μετόχια</w:t>
      </w:r>
      <w:r w:rsidRPr="000E7173">
        <w:rPr>
          <w:rFonts w:ascii="Palatino Linotype" w:hAnsi="Palatino Linotype"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1.Στην Παλαιοπαναγιά </w:t>
      </w:r>
      <w:r w:rsidRPr="000E7173">
        <w:rPr>
          <w:rFonts w:ascii="Palatino Linotype" w:hAnsi="Palatino Linotype" w:cs="Trebuchet MS"/>
          <w:color w:val="C00000"/>
          <w:lang w:eastAsia="el-GR"/>
        </w:rPr>
        <w:t>(</w:t>
      </w:r>
      <w:r w:rsidRPr="000E7173">
        <w:rPr>
          <w:rFonts w:ascii="Palatino Linotype" w:hAnsi="Palatino Linotype" w:cs="Arial"/>
          <w:color w:val="C00000"/>
          <w:lang w:eastAsia="el-GR"/>
        </w:rPr>
        <w:t>Άσκρη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) Θηβών. </w:t>
      </w:r>
      <w:r w:rsidRPr="000E7173">
        <w:rPr>
          <w:rFonts w:ascii="Palatino Linotype" w:hAnsi="Palatino Linotype"/>
          <w:color w:val="C00000"/>
          <w:lang w:eastAsia="el-GR"/>
        </w:rPr>
        <w:t xml:space="preserve">Βρίσκεται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κοιλάδα των Μουσών του </w:t>
      </w:r>
      <w:r w:rsidRPr="000E7173">
        <w:rPr>
          <w:rFonts w:ascii="Palatino Linotype" w:hAnsi="Palatino Linotype" w:cs="Arial"/>
          <w:color w:val="C00000"/>
          <w:lang w:eastAsia="el-GR"/>
        </w:rPr>
        <w:t>Ελικώνος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Έχει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τοιχογραφίες στο τέμπλο του 1842.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Άγιος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εικονίζεται </w:t>
      </w:r>
      <w:r w:rsidRPr="000E7173">
        <w:rPr>
          <w:rFonts w:ascii="Palatino Linotype" w:hAnsi="Palatino Linotype" w:cs="Arial"/>
          <w:color w:val="C00000"/>
          <w:lang w:eastAsia="el-GR"/>
        </w:rPr>
        <w:t>ένθρονος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Στον Θεολόγο Σπάρτης. Παλαιό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βυζαντινό κτίσμα,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άλλοτε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μετόχι της Μονής 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Αγίων </w:t>
      </w:r>
      <w:r w:rsidRPr="000E7173">
        <w:rPr>
          <w:rFonts w:ascii="Palatino Linotype" w:hAnsi="Palatino Linotype" w:cs="Trebuchet MS"/>
          <w:color w:val="C00000"/>
          <w:lang w:eastAsia="el-GR"/>
        </w:rPr>
        <w:t>Τεσσαράκοντα Μαρτύρων</w:t>
      </w:r>
      <w:r w:rsidRPr="000E7173">
        <w:rPr>
          <w:rFonts w:ascii="Palatino Linotype" w:hAnsi="Palatino Linotype"/>
          <w:color w:val="C00000"/>
          <w:lang w:eastAsia="el-GR"/>
        </w:rPr>
        <w:t xml:space="preserve">. Τώρα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υπάγεται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ενορία </w:t>
      </w:r>
      <w:r w:rsidRPr="000E7173">
        <w:rPr>
          <w:rFonts w:ascii="Palatino Linotype" w:hAnsi="Palatino Linotype" w:cs="Trebuchet MS"/>
          <w:color w:val="C00000"/>
          <w:lang w:eastAsia="el-GR"/>
        </w:rPr>
        <w:t>Θεολόγου.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3. Στην Λούτσα </w:t>
      </w:r>
      <w:r w:rsidRPr="000E7173">
        <w:rPr>
          <w:rFonts w:ascii="Palatino Linotype" w:hAnsi="Palatino Linotype" w:cs="Arial"/>
          <w:color w:val="C00000"/>
          <w:lang w:eastAsia="el-GR"/>
        </w:rPr>
        <w:t>Αττικής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στην νησίδα Κοκκινονήσι.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Άλλοτε ιδιωτικό </w:t>
      </w:r>
      <w:r w:rsidRPr="000E7173">
        <w:rPr>
          <w:rFonts w:ascii="Palatino Linotype" w:hAnsi="Palatino Linotype" w:cs="Trebuchet MS"/>
          <w:color w:val="C00000"/>
          <w:lang w:eastAsia="el-GR"/>
        </w:rPr>
        <w:t>ναΰδριο του Σωτηρίου Γιώργα. Σήμερα είναι μετόχι της μονής του Ευαγγελισμού της Θεοτόκου (</w:t>
      </w:r>
      <w:r w:rsidRPr="000E7173">
        <w:rPr>
          <w:rFonts w:ascii="Palatino Linotype" w:hAnsi="Palatino Linotype" w:cs="Arial"/>
          <w:color w:val="C00000"/>
          <w:lang w:eastAsia="el-GR"/>
        </w:rPr>
        <w:t>Οσίου Εφραίμ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) του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όρους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των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Αμώμων </w:t>
      </w:r>
      <w:r w:rsidRPr="000E7173">
        <w:rPr>
          <w:rFonts w:ascii="Palatino Linotype" w:hAnsi="Palatino Linotype" w:cs="Trebuchet MS"/>
          <w:color w:val="C00000"/>
          <w:lang w:eastAsia="el-GR"/>
        </w:rPr>
        <w:t>της Νέας Μάκρης.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4. Στην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Άχλα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</w:t>
      </w:r>
      <w:r w:rsidRPr="000E7173">
        <w:rPr>
          <w:rFonts w:ascii="Palatino Linotype" w:hAnsi="Palatino Linotype" w:cs="Arial"/>
          <w:color w:val="C00000"/>
          <w:lang w:eastAsia="el-GR"/>
        </w:rPr>
        <w:t>Άνδρου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0E7173">
        <w:rPr>
          <w:rFonts w:ascii="Palatino Linotype" w:hAnsi="Palatino Linotype"/>
          <w:color w:val="C00000"/>
          <w:lang w:eastAsia="el-GR"/>
        </w:rPr>
        <w:t xml:space="preserve">Είναι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μετόχι της μονής του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Αγίου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Νικολάου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επισκόπου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Μύρων, του θαυματουργού, που βρίσκεται στις </w:t>
      </w:r>
      <w:r w:rsidRPr="000E7173">
        <w:rPr>
          <w:rFonts w:ascii="Palatino Linotype" w:hAnsi="Palatino Linotype" w:cs="Arial"/>
          <w:color w:val="C00000"/>
          <w:lang w:eastAsia="el-GR"/>
        </w:rPr>
        <w:t>Ώρες Άνδρου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Εδώ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μεταφέρεται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τιμία Κάρα του </w:t>
      </w:r>
      <w:r w:rsidRPr="000E7173">
        <w:rPr>
          <w:rFonts w:ascii="Palatino Linotype" w:hAnsi="Palatino Linotype" w:cs="Arial"/>
          <w:color w:val="C00000"/>
          <w:lang w:eastAsia="el-GR"/>
        </w:rPr>
        <w:t>Οσιομάρτυρος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και τελείται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 ετήσια </w:t>
      </w:r>
      <w:r w:rsidRPr="000E7173">
        <w:rPr>
          <w:rFonts w:ascii="Palatino Linotype" w:hAnsi="Palatino Linotype" w:cs="Trebuchet MS"/>
          <w:color w:val="C00000"/>
          <w:lang w:eastAsia="el-GR"/>
        </w:rPr>
        <w:t>μνήμη του.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Δ)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 xml:space="preserve">Ενοριακοί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ναοί.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Άγιο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Νικόλαο </w:t>
      </w:r>
      <w:r w:rsidRPr="000E7173">
        <w:rPr>
          <w:rFonts w:ascii="Palatino Linotype" w:hAnsi="Palatino Linotype" w:cs="Arial"/>
          <w:color w:val="C00000"/>
          <w:lang w:eastAsia="el-GR"/>
        </w:rPr>
        <w:t>Ακαναρνίας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Άγιο </w:t>
      </w:r>
      <w:r w:rsidRPr="000E7173">
        <w:rPr>
          <w:rFonts w:ascii="Palatino Linotype" w:hAnsi="Palatino Linotype" w:cs="Trebuchet MS"/>
          <w:color w:val="C00000"/>
          <w:lang w:eastAsia="el-GR"/>
        </w:rPr>
        <w:t>Νικόλαο (Λάσπη) Ευρυτανίας.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3. Στην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Άμπελο </w:t>
      </w:r>
      <w:r w:rsidRPr="000E7173">
        <w:rPr>
          <w:rFonts w:ascii="Palatino Linotype" w:hAnsi="Palatino Linotype" w:cs="Trebuchet MS"/>
          <w:color w:val="C00000"/>
          <w:lang w:eastAsia="el-GR"/>
        </w:rPr>
        <w:t>Καρδίτσης.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4. Στην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Ανθήλη </w:t>
      </w:r>
      <w:r w:rsidRPr="000E7173">
        <w:rPr>
          <w:rFonts w:ascii="Palatino Linotype" w:hAnsi="Palatino Linotype" w:cs="Trebuchet MS"/>
          <w:color w:val="C00000"/>
          <w:lang w:eastAsia="el-GR"/>
        </w:rPr>
        <w:t>Φθιώτιδος</w:t>
      </w:r>
      <w:r w:rsidRPr="000E7173">
        <w:rPr>
          <w:rFonts w:ascii="Palatino Linotype" w:hAnsi="Palatino Linotype"/>
          <w:color w:val="C00000"/>
          <w:lang w:eastAsia="el-GR"/>
        </w:rPr>
        <w:t xml:space="preserve">. Ναός </w:t>
      </w:r>
      <w:r w:rsidRPr="000E7173">
        <w:rPr>
          <w:rFonts w:ascii="Palatino Linotype" w:hAnsi="Palatino Linotype" w:cs="Trebuchet MS"/>
          <w:color w:val="C00000"/>
          <w:lang w:eastAsia="el-GR"/>
        </w:rPr>
        <w:t>του 1907.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5. Στο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Ανώγειο </w:t>
      </w:r>
      <w:r w:rsidRPr="000E7173">
        <w:rPr>
          <w:rFonts w:ascii="Palatino Linotype" w:hAnsi="Palatino Linotype" w:cs="Trebuchet MS"/>
          <w:color w:val="C00000"/>
          <w:lang w:eastAsia="el-GR"/>
        </w:rPr>
        <w:t>Καρδίτσης</w:t>
      </w:r>
      <w:r w:rsidRPr="000E7173">
        <w:rPr>
          <w:rFonts w:ascii="Palatino Linotype" w:hAnsi="Palatino Linotype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6. Στην Βελίκα Μεσσηνίας. Ναός </w:t>
      </w:r>
      <w:r w:rsidRPr="000E7173">
        <w:rPr>
          <w:rFonts w:ascii="Palatino Linotype" w:hAnsi="Palatino Linotype" w:cs="Trebuchet MS"/>
          <w:color w:val="C00000"/>
          <w:lang w:eastAsia="el-GR"/>
        </w:rPr>
        <w:t>του 1948.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7. Στον Βυτούμα </w:t>
      </w:r>
      <w:r w:rsidRPr="000E7173">
        <w:rPr>
          <w:rFonts w:ascii="Palatino Linotype" w:hAnsi="Palatino Linotype" w:cs="Trebuchet MS"/>
          <w:color w:val="C00000"/>
          <w:lang w:eastAsia="el-GR"/>
        </w:rPr>
        <w:t>Καλαμπάκας.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>8. Στην Γραμμένη Φθιώτιδος.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9. Στον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Ελικώνα </w:t>
      </w:r>
      <w:r w:rsidRPr="000E7173">
        <w:rPr>
          <w:rFonts w:ascii="Palatino Linotype" w:hAnsi="Palatino Linotype" w:cs="Trebuchet MS"/>
          <w:color w:val="C00000"/>
          <w:lang w:eastAsia="el-GR"/>
        </w:rPr>
        <w:t>(Ζερίκια) Βοιωτίας.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>10. Στο Καλλοφώνι Καρδίτσης.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>11. Στο Καρποχώρι Καρδίτσης.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>12. Στην Κάτω Ποταμιά, Γρανίτσης Ευρυτανίας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13. Στον Κλειτσό, Αγράφων Ευρυτανίας. Βρίσκεται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θέση παμπάλαιας Μονής στο συνοικισμό </w:t>
      </w:r>
      <w:r w:rsidRPr="000E7173">
        <w:rPr>
          <w:rFonts w:ascii="Palatino Linotype" w:hAnsi="Palatino Linotype"/>
          <w:color w:val="C00000"/>
          <w:lang w:eastAsia="el-GR"/>
        </w:rPr>
        <w:t xml:space="preserve">Κορίτσα.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>14. Στο Κυπαρίσσι Πελλάνης Λακωνίας.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>15. Στην Λεύκα Καλαβρύτων.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16. Στην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ομώνυμη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συνοικία της Λούτσας </w:t>
      </w:r>
      <w:r w:rsidRPr="000E7173">
        <w:rPr>
          <w:rFonts w:ascii="Palatino Linotype" w:hAnsi="Palatino Linotype" w:cs="Arial"/>
          <w:color w:val="C00000"/>
          <w:lang w:eastAsia="el-GR"/>
        </w:rPr>
        <w:t>Αττικής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>17. Στους Μαυραχάδες Καρδίτσης.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>18. Στο Μαυρομμάτι Καρδίτσης.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>19. Στην Μωσιά, Κορινθίας.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>20. Στο Νεοχώρι Καρδίτσης.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>21. Στο Τάχι Θηβών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Ε)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>Εξωκκλήσια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-Παρεκκλήσια</w:t>
      </w:r>
      <w:r w:rsidRPr="000E7173">
        <w:rPr>
          <w:rFonts w:ascii="Palatino Linotype" w:hAnsi="Palatino Linotype"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Νομός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Αιτωλοακαρνανίας.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1.Στα </w:t>
      </w:r>
      <w:r w:rsidRPr="000E7173">
        <w:rPr>
          <w:rFonts w:ascii="Palatino Linotype" w:hAnsi="Palatino Linotype" w:cs="Trebuchet MS"/>
          <w:color w:val="C00000"/>
          <w:lang w:eastAsia="el-GR"/>
        </w:rPr>
        <w:t>Περίχωρα του Αιτωλικού.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Στο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Αρχοντοχώρι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Ξηρομέρου. </w:t>
      </w:r>
      <w:r w:rsidRPr="000E7173">
        <w:rPr>
          <w:rFonts w:ascii="Palatino Linotype" w:hAnsi="Palatino Linotype"/>
          <w:color w:val="C00000"/>
          <w:lang w:eastAsia="el-GR"/>
        </w:rPr>
        <w:t>Νεκροταφειακός.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3.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>Κανδήλα Ξηρομέρου.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4. Στους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Χαλκιοπούλους </w:t>
      </w:r>
      <w:r w:rsidRPr="000E7173">
        <w:rPr>
          <w:rFonts w:ascii="Palatino Linotype" w:hAnsi="Palatino Linotype" w:cs="Arial"/>
          <w:color w:val="C00000"/>
          <w:lang w:eastAsia="el-GR"/>
        </w:rPr>
        <w:t>Ακα</w:t>
      </w:r>
      <w:r>
        <w:rPr>
          <w:rFonts w:ascii="Palatino Linotype" w:hAnsi="Palatino Linotype" w:cs="Arial"/>
          <w:color w:val="C00000"/>
          <w:lang w:eastAsia="el-GR"/>
        </w:rPr>
        <w:t>ρ</w:t>
      </w:r>
      <w:r w:rsidRPr="000E7173">
        <w:rPr>
          <w:rFonts w:ascii="Palatino Linotype" w:hAnsi="Palatino Linotype" w:cs="Arial"/>
          <w:color w:val="C00000"/>
          <w:lang w:eastAsia="el-GR"/>
        </w:rPr>
        <w:t>νανίας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5.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>Βόνιτσα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Νομός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>Αργολίδος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1.Στο </w:t>
      </w:r>
      <w:r w:rsidRPr="000E7173">
        <w:rPr>
          <w:rFonts w:ascii="Palatino Linotype" w:hAnsi="Palatino Linotype" w:cs="Arial"/>
          <w:color w:val="C00000"/>
          <w:lang w:eastAsia="el-GR"/>
        </w:rPr>
        <w:t>Ανυφί Άργους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0E7173">
        <w:rPr>
          <w:rFonts w:ascii="Palatino Linotype" w:hAnsi="Palatino Linotype"/>
          <w:color w:val="C00000"/>
          <w:lang w:eastAsia="el-GR"/>
        </w:rPr>
        <w:t>Νεκροταφειακός.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Καρυά, </w:t>
      </w:r>
      <w:r w:rsidRPr="000E7173">
        <w:rPr>
          <w:rFonts w:ascii="Palatino Linotype" w:hAnsi="Palatino Linotype" w:cs="Arial"/>
          <w:color w:val="C00000"/>
          <w:lang w:eastAsia="el-GR"/>
        </w:rPr>
        <w:t>Άργους</w:t>
      </w:r>
      <w:r w:rsidRPr="000E7173">
        <w:rPr>
          <w:rFonts w:ascii="Palatino Linotype" w:hAnsi="Palatino Linotype" w:cs="Trebuchet MS"/>
          <w:color w:val="C00000"/>
          <w:lang w:eastAsia="el-GR"/>
        </w:rPr>
        <w:t>, στην συνοικία Μερκούρι.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3. Στους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Μύλους </w:t>
      </w:r>
      <w:r w:rsidRPr="000E7173">
        <w:rPr>
          <w:rFonts w:ascii="Palatino Linotype" w:hAnsi="Palatino Linotype" w:cs="Arial"/>
          <w:color w:val="C00000"/>
          <w:lang w:eastAsia="el-GR"/>
        </w:rPr>
        <w:t>Άργους</w:t>
      </w:r>
      <w:r w:rsidRPr="000E7173">
        <w:rPr>
          <w:rFonts w:ascii="Palatino Linotype" w:hAnsi="Palatino Linotype" w:cs="Trebuchet MS"/>
          <w:color w:val="C00000"/>
          <w:lang w:eastAsia="el-GR"/>
        </w:rPr>
        <w:t>, στην συνοικία Κουγέϊκα.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Νομός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>Αρκαδίας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1.Στο </w:t>
      </w:r>
      <w:r w:rsidRPr="000E7173">
        <w:rPr>
          <w:rFonts w:ascii="Palatino Linotype" w:hAnsi="Palatino Linotype" w:cs="Trebuchet MS"/>
          <w:color w:val="C00000"/>
          <w:lang w:eastAsia="el-GR"/>
        </w:rPr>
        <w:t>Βαλτεσινίκο Γορτυνίας.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Βλαχόρραφτη Γορτυνίας. Στον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ομώνυμο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λόφο στα βόρεια του χωριού </w:t>
      </w:r>
      <w:r w:rsidRPr="000E7173">
        <w:rPr>
          <w:rFonts w:ascii="Palatino Linotype" w:hAnsi="Palatino Linotype"/>
          <w:color w:val="C00000"/>
          <w:lang w:eastAsia="el-GR"/>
        </w:rPr>
        <w:t xml:space="preserve">κτίσθηκε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ναός, για τρίτη φορά, το 1950,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0E7173">
        <w:rPr>
          <w:rFonts w:ascii="Palatino Linotype" w:hAnsi="Palatino Linotype"/>
          <w:color w:val="C00000"/>
          <w:lang w:eastAsia="el-GR"/>
        </w:rPr>
        <w:t xml:space="preserve">το </w:t>
      </w:r>
      <w:r w:rsidRPr="000E7173">
        <w:rPr>
          <w:rFonts w:ascii="Palatino Linotype" w:hAnsi="Palatino Linotype" w:cs="Trebuchet MS"/>
          <w:color w:val="C00000"/>
          <w:lang w:eastAsia="el-GR"/>
        </w:rPr>
        <w:t>κληροδότημα του Θ. Πολιτοπούλου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3. Στο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Ίσαρη </w:t>
      </w:r>
      <w:r w:rsidRPr="000E7173">
        <w:rPr>
          <w:rFonts w:ascii="Palatino Linotype" w:hAnsi="Palatino Linotype" w:cs="Trebuchet MS"/>
          <w:color w:val="C00000"/>
          <w:lang w:eastAsia="el-GR"/>
        </w:rPr>
        <w:t>Μεγαλοπόλεως.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4. Στο </w:t>
      </w:r>
      <w:r w:rsidRPr="000E7173">
        <w:rPr>
          <w:rFonts w:ascii="Palatino Linotype" w:hAnsi="Palatino Linotype" w:cs="Trebuchet MS"/>
          <w:color w:val="C00000"/>
          <w:lang w:eastAsia="el-GR"/>
        </w:rPr>
        <w:t>Σούλιο Μεγαλοπόλεως.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5. Στο </w:t>
      </w:r>
      <w:r w:rsidRPr="000E7173">
        <w:rPr>
          <w:rFonts w:ascii="Palatino Linotype" w:hAnsi="Palatino Linotype" w:cs="Trebuchet MS"/>
          <w:color w:val="C00000"/>
          <w:lang w:eastAsia="el-GR"/>
        </w:rPr>
        <w:t>Λειβαδάκι Γορτυνίας.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Νομός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>Άρτης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1.Στους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Αμπέλους.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Υπήρξε άλλοτε </w:t>
      </w:r>
      <w:r w:rsidRPr="000E7173">
        <w:rPr>
          <w:rFonts w:ascii="Palatino Linotype" w:hAnsi="Palatino Linotype" w:cs="Trebuchet MS"/>
          <w:color w:val="C00000"/>
          <w:lang w:eastAsia="el-GR"/>
        </w:rPr>
        <w:t>μετόχι της Μονής Φανερωμένης.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Νομός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>Αχαΐας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Αμυγδαλιά </w:t>
      </w:r>
      <w:r w:rsidRPr="000E7173">
        <w:rPr>
          <w:rFonts w:ascii="Palatino Linotype" w:hAnsi="Palatino Linotype" w:cs="Trebuchet MS"/>
          <w:color w:val="C00000"/>
          <w:lang w:eastAsia="el-GR"/>
        </w:rPr>
        <w:t>Καλαβρύτων.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Αροάνεια </w:t>
      </w:r>
      <w:r w:rsidRPr="000E7173">
        <w:rPr>
          <w:rFonts w:ascii="Palatino Linotype" w:hAnsi="Palatino Linotype" w:cs="Trebuchet MS"/>
          <w:color w:val="C00000"/>
          <w:lang w:eastAsia="el-GR"/>
        </w:rPr>
        <w:t>(Σοπωτό) Καλαβρύτων.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3.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>Καλαμιά, Πλατάνου Αιγιαλείας.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4. Στα </w:t>
      </w:r>
      <w:r w:rsidRPr="000E7173">
        <w:rPr>
          <w:rFonts w:ascii="Palatino Linotype" w:hAnsi="Palatino Linotype" w:cs="Trebuchet MS"/>
          <w:color w:val="C00000"/>
          <w:lang w:eastAsia="el-GR"/>
        </w:rPr>
        <w:t>Καλάβρυτα, στην τοποθεσία Κεραμιδάκι.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5. Στους </w:t>
      </w:r>
      <w:r w:rsidRPr="000E7173">
        <w:rPr>
          <w:rFonts w:ascii="Palatino Linotype" w:hAnsi="Palatino Linotype" w:cs="Trebuchet MS"/>
          <w:color w:val="C00000"/>
          <w:lang w:eastAsia="el-GR"/>
        </w:rPr>
        <w:t>Καμενιανούς, Καλαβρύτων.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6. Στο </w:t>
      </w:r>
      <w:r w:rsidRPr="000E7173">
        <w:rPr>
          <w:rFonts w:ascii="Palatino Linotype" w:hAnsi="Palatino Linotype" w:cs="Trebuchet MS"/>
          <w:color w:val="C00000"/>
          <w:lang w:eastAsia="el-GR"/>
        </w:rPr>
        <w:t>Λευκάσιο Καλαβρύτων.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7. Στους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Λουσούς (Σουδενά) Καλαβρύτων. </w:t>
      </w:r>
      <w:r w:rsidRPr="000E7173">
        <w:rPr>
          <w:rFonts w:ascii="Palatino Linotype" w:hAnsi="Palatino Linotype"/>
          <w:color w:val="C00000"/>
          <w:lang w:eastAsia="el-GR"/>
        </w:rPr>
        <w:t xml:space="preserve">Σε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απόσταση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3 χλμ.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0E7173">
        <w:rPr>
          <w:rFonts w:ascii="Palatino Linotype" w:hAnsi="Palatino Linotype" w:cs="Trebuchet MS"/>
          <w:color w:val="C00000"/>
          <w:lang w:eastAsia="el-GR"/>
        </w:rPr>
        <w:t>το χωριό.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8. Στο </w:t>
      </w:r>
      <w:r w:rsidRPr="000E7173">
        <w:rPr>
          <w:rFonts w:ascii="Palatino Linotype" w:hAnsi="Palatino Linotype" w:cs="Trebuchet MS"/>
          <w:color w:val="C00000"/>
          <w:lang w:eastAsia="el-GR"/>
        </w:rPr>
        <w:t>Πυργάκι Αιγιαλείας.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9.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Σελιάνα Αιγιαλείας.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Νομός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Βοιωτίας.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Δροσιά (Χάλια), στην νησίδα </w:t>
      </w:r>
      <w:r w:rsidRPr="000E7173">
        <w:rPr>
          <w:rFonts w:ascii="Palatino Linotype" w:hAnsi="Palatino Linotype" w:cs="Arial"/>
          <w:color w:val="C00000"/>
          <w:lang w:eastAsia="el-GR"/>
        </w:rPr>
        <w:t>Εγγλεζονήσι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>Παραλία Δομβραίνης.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Νομός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Ευβοίας.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1.Στα </w:t>
      </w:r>
      <w:r w:rsidRPr="000E7173">
        <w:rPr>
          <w:rFonts w:ascii="Palatino Linotype" w:hAnsi="Palatino Linotype" w:cs="Trebuchet MS"/>
          <w:color w:val="C00000"/>
          <w:lang w:eastAsia="el-GR"/>
        </w:rPr>
        <w:t>Γιάλτρα Αιδηψού, στην θέση Παλαιοχώρι.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συνοικία Κανατάδικα </w:t>
      </w:r>
      <w:r w:rsidRPr="000E7173">
        <w:rPr>
          <w:rFonts w:ascii="Palatino Linotype" w:hAnsi="Palatino Linotype" w:cs="Arial"/>
          <w:color w:val="C00000"/>
          <w:lang w:eastAsia="el-GR"/>
        </w:rPr>
        <w:t>Ιστιαίας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3. Στο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Νεοχώριον </w:t>
      </w:r>
      <w:r w:rsidRPr="000E7173">
        <w:rPr>
          <w:rFonts w:ascii="Palatino Linotype" w:hAnsi="Palatino Linotype" w:cs="Arial"/>
          <w:color w:val="C00000"/>
          <w:lang w:eastAsia="el-GR"/>
        </w:rPr>
        <w:t>Ιστιαίας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0E7173">
        <w:rPr>
          <w:rFonts w:ascii="Palatino Linotype" w:hAnsi="Palatino Linotype"/>
          <w:color w:val="C00000"/>
          <w:lang w:eastAsia="el-GR"/>
        </w:rPr>
        <w:t>Νεκροταφειακός.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4. Στα </w:t>
      </w:r>
      <w:r w:rsidRPr="000E7173">
        <w:rPr>
          <w:rFonts w:ascii="Palatino Linotype" w:hAnsi="Palatino Linotype" w:cs="Trebuchet MS"/>
          <w:color w:val="C00000"/>
          <w:lang w:eastAsia="el-GR"/>
        </w:rPr>
        <w:t>Ψαχνά.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Νομός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Ευρυτανίας.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>Δυτική Φραγκίστα.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Στο </w:t>
      </w:r>
      <w:r w:rsidRPr="000E7173">
        <w:rPr>
          <w:rFonts w:ascii="Palatino Linotype" w:hAnsi="Palatino Linotype" w:cs="Trebuchet MS"/>
          <w:color w:val="C00000"/>
          <w:lang w:eastAsia="el-GR"/>
        </w:rPr>
        <w:t>Κρίκελλο.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3.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>Μαραθέα, στην συνοικία Βοϊλάδα.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4. Στον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Μάραθο, στον οικισμό Σέλο (Παλαιά Μύρεση) </w:t>
      </w:r>
      <w:r w:rsidRPr="000E7173">
        <w:rPr>
          <w:rFonts w:ascii="Palatino Linotype" w:hAnsi="Palatino Linotype" w:cs="Arial"/>
          <w:color w:val="C00000"/>
          <w:lang w:eastAsia="el-GR"/>
        </w:rPr>
        <w:t>Αγράφων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0E7173">
        <w:rPr>
          <w:rFonts w:ascii="Palatino Linotype" w:hAnsi="Palatino Linotype"/>
          <w:color w:val="C00000"/>
          <w:lang w:eastAsia="el-GR"/>
        </w:rPr>
        <w:t xml:space="preserve">Του </w:t>
      </w:r>
      <w:r w:rsidRPr="000E7173">
        <w:rPr>
          <w:rFonts w:ascii="Palatino Linotype" w:hAnsi="Palatino Linotype" w:cs="Trebuchet MS"/>
          <w:color w:val="C00000"/>
          <w:lang w:eastAsia="el-GR"/>
        </w:rPr>
        <w:t>1876.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Νομός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Καρδίτσης.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Μοσχάτο </w:t>
      </w:r>
      <w:r w:rsidRPr="000E7173">
        <w:rPr>
          <w:rFonts w:ascii="Palatino Linotype" w:hAnsi="Palatino Linotype"/>
          <w:color w:val="C00000"/>
          <w:lang w:eastAsia="el-GR"/>
        </w:rPr>
        <w:t>Καρδίτσης.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Νομός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Κορινθίας.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>Λυκοποριά.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>Κάτω Συνοικία Τρικάλων.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3.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>Πουλίτσα Κιάτου..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Νομός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Λακωνίας.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1.Στους </w:t>
      </w:r>
      <w:r w:rsidRPr="000E7173">
        <w:rPr>
          <w:rFonts w:ascii="Palatino Linotype" w:hAnsi="Palatino Linotype" w:cs="Trebuchet MS"/>
          <w:color w:val="C00000"/>
          <w:lang w:eastAsia="el-GR"/>
        </w:rPr>
        <w:t>Βουτιανούς.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Στα </w:t>
      </w:r>
      <w:r w:rsidRPr="000E7173">
        <w:rPr>
          <w:rFonts w:ascii="Palatino Linotype" w:hAnsi="Palatino Linotype" w:cs="Trebuchet MS"/>
          <w:color w:val="C00000"/>
          <w:lang w:eastAsia="el-GR"/>
        </w:rPr>
        <w:t>Περιβόλια.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Νομός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Λαρίσης.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Γερακάρι </w:t>
      </w:r>
      <w:r w:rsidRPr="000E7173">
        <w:rPr>
          <w:rFonts w:ascii="Palatino Linotype" w:hAnsi="Palatino Linotype" w:cs="Arial"/>
          <w:color w:val="C00000"/>
          <w:lang w:eastAsia="el-GR"/>
        </w:rPr>
        <w:t>Αγιάς</w:t>
      </w:r>
      <w:r w:rsidRPr="000E7173">
        <w:rPr>
          <w:rFonts w:ascii="Palatino Linotype" w:hAnsi="Palatino Linotype" w:cs="Trebuchet MS"/>
          <w:color w:val="C00000"/>
          <w:lang w:eastAsia="el-GR"/>
        </w:rPr>
        <w:t>, στην θέση Φονιάς.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Δέσιανη </w:t>
      </w:r>
      <w:r w:rsidRPr="000E7173">
        <w:rPr>
          <w:rFonts w:ascii="Palatino Linotype" w:hAnsi="Palatino Linotype" w:cs="Arial"/>
          <w:color w:val="C00000"/>
          <w:lang w:eastAsia="el-GR"/>
        </w:rPr>
        <w:t>Αγιάς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3.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Ευξεινούπολι </w:t>
      </w:r>
      <w:r w:rsidRPr="000E7173">
        <w:rPr>
          <w:rFonts w:ascii="Palatino Linotype" w:hAnsi="Palatino Linotype" w:cs="Arial"/>
          <w:color w:val="C00000"/>
          <w:lang w:eastAsia="el-GR"/>
        </w:rPr>
        <w:t>Αλμυρού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4. Στον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Τύρναβο, στην συνοικία Βλαχέϊκα. </w:t>
      </w:r>
      <w:r w:rsidRPr="000E7173">
        <w:rPr>
          <w:rFonts w:ascii="Palatino Linotype" w:hAnsi="Palatino Linotype"/>
          <w:color w:val="C00000"/>
          <w:lang w:eastAsia="el-GR"/>
        </w:rPr>
        <w:t xml:space="preserve">Του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16ου </w:t>
      </w:r>
      <w:r w:rsidRPr="000E7173">
        <w:rPr>
          <w:rFonts w:ascii="Palatino Linotype" w:hAnsi="Palatino Linotype"/>
          <w:color w:val="C00000"/>
          <w:lang w:eastAsia="el-GR"/>
        </w:rPr>
        <w:t>αιώνος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5. Στον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Τύρναβο, στην συνοικία Τσουκαλέϊκα. </w:t>
      </w:r>
      <w:r w:rsidRPr="000E7173">
        <w:rPr>
          <w:rFonts w:ascii="Palatino Linotype" w:hAnsi="Palatino Linotype" w:cs="Arial"/>
          <w:color w:val="C00000"/>
          <w:lang w:eastAsia="el-GR"/>
        </w:rPr>
        <w:t>Αποκαλείται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·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Άγιος </w:t>
      </w:r>
      <w:r w:rsidRPr="000E7173">
        <w:rPr>
          <w:rFonts w:ascii="Palatino Linotype" w:hAnsi="Palatino Linotype" w:cs="Trebuchet MS"/>
          <w:color w:val="C00000"/>
          <w:lang w:eastAsia="el-GR"/>
        </w:rPr>
        <w:t>Νικόλαος του Ντούμα.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Νομός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Μαγνησίας.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1.Στον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Κάμπο Σκοπέλου. </w:t>
      </w:r>
      <w:r w:rsidRPr="000E7173">
        <w:rPr>
          <w:rFonts w:ascii="Palatino Linotype" w:hAnsi="Palatino Linotype"/>
          <w:color w:val="C00000"/>
          <w:lang w:eastAsia="el-GR"/>
        </w:rPr>
        <w:t xml:space="preserve">Παλαιός ναός, με </w:t>
      </w:r>
      <w:r w:rsidRPr="000E7173">
        <w:rPr>
          <w:rFonts w:ascii="Palatino Linotype" w:hAnsi="Palatino Linotype" w:cs="Trebuchet MS"/>
          <w:color w:val="C00000"/>
          <w:lang w:eastAsia="el-GR"/>
        </w:rPr>
        <w:t>εικόνες φορητές, του 18ου</w:t>
      </w:r>
      <w:r w:rsidRPr="000E7173">
        <w:rPr>
          <w:rFonts w:ascii="Palatino Linotype" w:hAnsi="Palatino Linotype"/>
          <w:color w:val="C00000"/>
          <w:lang w:eastAsia="el-GR"/>
        </w:rPr>
        <w:t>-190ου αιώνος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Στο </w:t>
      </w:r>
      <w:r w:rsidRPr="000E7173">
        <w:rPr>
          <w:rFonts w:ascii="Palatino Linotype" w:hAnsi="Palatino Linotype" w:cs="Trebuchet MS"/>
          <w:color w:val="C00000"/>
          <w:lang w:eastAsia="el-GR"/>
        </w:rPr>
        <w:t>Λαύκο Πηλίου.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3. Στις </w:t>
      </w:r>
      <w:r w:rsidRPr="000E7173">
        <w:rPr>
          <w:rFonts w:ascii="Palatino Linotype" w:hAnsi="Palatino Linotype" w:cs="Trebuchet MS"/>
          <w:color w:val="C00000"/>
          <w:lang w:eastAsia="el-GR"/>
        </w:rPr>
        <w:t>Μηλιές, Πηλίου.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4. Στο </w:t>
      </w:r>
      <w:r w:rsidRPr="000E7173">
        <w:rPr>
          <w:rFonts w:ascii="Palatino Linotype" w:hAnsi="Palatino Linotype" w:cs="Trebuchet MS"/>
          <w:color w:val="C00000"/>
          <w:lang w:eastAsia="el-GR"/>
        </w:rPr>
        <w:t>Προμύρι Πηλίου.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5. Στο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Πύργο Σκοπέλου. </w:t>
      </w:r>
      <w:r w:rsidRPr="000E7173">
        <w:rPr>
          <w:rFonts w:ascii="Palatino Linotype" w:hAnsi="Palatino Linotype"/>
          <w:color w:val="C00000"/>
          <w:lang w:eastAsia="el-GR"/>
        </w:rPr>
        <w:t>Βυζαντινός ναός.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Νομός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Μεσσηνίας.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>Κεφαλληνού. Παρεκκλήσι.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Στο </w:t>
      </w:r>
      <w:r w:rsidRPr="000E7173">
        <w:rPr>
          <w:rFonts w:ascii="Palatino Linotype" w:hAnsi="Palatino Linotype" w:cs="Trebuchet MS"/>
          <w:color w:val="C00000"/>
          <w:lang w:eastAsia="el-GR"/>
        </w:rPr>
        <w:t>Κογχύλιο.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3.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>Λύκισσα.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4.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>Παραλία Μεσσήνης.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5.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>Πύλο.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6. Στο </w:t>
      </w:r>
      <w:r w:rsidRPr="000E7173">
        <w:rPr>
          <w:rFonts w:ascii="Palatino Linotype" w:hAnsi="Palatino Linotype" w:cs="Trebuchet MS"/>
          <w:color w:val="C00000"/>
          <w:lang w:eastAsia="el-GR"/>
        </w:rPr>
        <w:t>Ρωμύριο.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7. Στο </w:t>
      </w:r>
      <w:r w:rsidRPr="000E7173">
        <w:rPr>
          <w:rFonts w:ascii="Palatino Linotype" w:hAnsi="Palatino Linotype" w:cs="Trebuchet MS"/>
          <w:color w:val="C00000"/>
          <w:lang w:eastAsia="el-GR"/>
        </w:rPr>
        <w:t>Χαροκοπιό.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Νομός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Φθιώτιδος.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Ανάβρα </w:t>
      </w:r>
      <w:r w:rsidRPr="000E7173">
        <w:rPr>
          <w:rFonts w:ascii="Palatino Linotype" w:hAnsi="Palatino Linotype" w:cs="Trebuchet MS"/>
          <w:color w:val="C00000"/>
          <w:lang w:eastAsia="el-GR"/>
        </w:rPr>
        <w:t>Δομοκού.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Αρκίτσα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Λοκρίδος, 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3. Στον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Έξαρχο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Λοκρίδος. </w:t>
      </w:r>
      <w:r w:rsidRPr="000E7173">
        <w:rPr>
          <w:rFonts w:ascii="Palatino Linotype" w:hAnsi="Palatino Linotype"/>
          <w:color w:val="C00000"/>
          <w:lang w:eastAsia="el-GR"/>
        </w:rPr>
        <w:t xml:space="preserve">Του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11ου </w:t>
      </w:r>
      <w:r w:rsidRPr="000E7173">
        <w:rPr>
          <w:rFonts w:ascii="Palatino Linotype" w:hAnsi="Palatino Linotype"/>
          <w:color w:val="C00000"/>
          <w:lang w:eastAsia="el-GR"/>
        </w:rPr>
        <w:t>αιώνος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4.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>Κόλακα Λοκρίδος.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5.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>Λάρυμνα Λοκρίδος.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6. Στο </w:t>
      </w:r>
      <w:r w:rsidRPr="000E7173">
        <w:rPr>
          <w:rFonts w:ascii="Palatino Linotype" w:hAnsi="Palatino Linotype" w:cs="Trebuchet MS"/>
          <w:color w:val="C00000"/>
          <w:lang w:eastAsia="el-GR"/>
        </w:rPr>
        <w:t>Παρόρι Λοκρίδος.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7.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>Πελασγία Φθιώτιδος.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Νομός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Φωκίδος.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Άγιο </w:t>
      </w:r>
      <w:r w:rsidRPr="000E7173">
        <w:rPr>
          <w:rFonts w:ascii="Palatino Linotype" w:hAnsi="Palatino Linotype"/>
          <w:color w:val="C00000"/>
          <w:lang w:eastAsia="el-GR"/>
        </w:rPr>
        <w:t>Κωνσταντίνο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Στην </w:t>
      </w:r>
      <w:r w:rsidRPr="000E7173">
        <w:rPr>
          <w:rFonts w:ascii="Palatino Linotype" w:hAnsi="Palatino Linotype" w:cs="Arial"/>
          <w:color w:val="C00000"/>
          <w:lang w:eastAsia="el-GR"/>
        </w:rPr>
        <w:t>Άμφισσα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0E7173">
        <w:rPr>
          <w:rFonts w:ascii="Palatino Linotype" w:hAnsi="Palatino Linotype"/>
          <w:color w:val="C00000"/>
          <w:lang w:eastAsia="el-GR"/>
        </w:rPr>
        <w:t xml:space="preserve">Κτισμένος σε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βράχο,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color w:val="C00000"/>
          <w:lang w:eastAsia="el-GR"/>
        </w:rPr>
        <w:t>είδει σπηλαίου.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3. Στο </w:t>
      </w:r>
      <w:r w:rsidRPr="000E7173">
        <w:rPr>
          <w:rFonts w:ascii="Palatino Linotype" w:hAnsi="Palatino Linotype" w:cs="Trebuchet MS"/>
          <w:color w:val="C00000"/>
          <w:lang w:eastAsia="el-GR"/>
        </w:rPr>
        <w:t>Χρισσό.</w:t>
      </w:r>
    </w:p>
    <w:p w:rsidR="00FF31D2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Στ) Μονές, και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 xml:space="preserve">ναοί, που τιμούν την μνήμη του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 xml:space="preserve">Αγίου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 xml:space="preserve">Νικολάου του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 xml:space="preserve">εν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Βουνένοις.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>1.</w:t>
      </w:r>
      <w:r w:rsidRPr="000E7173">
        <w:rPr>
          <w:rFonts w:ascii="Palatino Linotype" w:hAnsi="Palatino Linotype" w:cs="Arial"/>
          <w:color w:val="C00000"/>
          <w:lang w:eastAsia="el-GR"/>
        </w:rPr>
        <w:t>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Μ.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Αγίου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Νικολάου στις </w:t>
      </w:r>
      <w:r w:rsidRPr="000E7173">
        <w:rPr>
          <w:rFonts w:ascii="Palatino Linotype" w:hAnsi="Palatino Linotype" w:cs="Arial"/>
          <w:color w:val="C00000"/>
          <w:lang w:eastAsia="el-GR"/>
        </w:rPr>
        <w:t>Ώρες Άνδρου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0E7173">
        <w:rPr>
          <w:rFonts w:ascii="Palatino Linotype" w:hAnsi="Palatino Linotype"/>
          <w:color w:val="C00000"/>
          <w:lang w:eastAsia="el-GR"/>
        </w:rPr>
        <w:t xml:space="preserve">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μονή, βρίσκεται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τιμία Κάρα του. Σώζεται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επίσης </w:t>
      </w:r>
      <w:r w:rsidRPr="000E7173">
        <w:rPr>
          <w:rFonts w:ascii="Palatino Linotype" w:hAnsi="Palatino Linotype"/>
          <w:color w:val="C00000"/>
          <w:lang w:eastAsia="el-GR"/>
        </w:rPr>
        <w:t xml:space="preserve">και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χειρόγραφο που περιέχει 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ακολουθία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και την δημώδη διασκευή, του βίου του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Αγίου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Νικολάου, και ειδικό κανόνα για 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Αγία </w:t>
      </w:r>
      <w:r w:rsidRPr="000E7173">
        <w:rPr>
          <w:rFonts w:ascii="Palatino Linotype" w:hAnsi="Palatino Linotype" w:cs="Trebuchet MS"/>
          <w:color w:val="C00000"/>
          <w:lang w:eastAsia="el-GR"/>
        </w:rPr>
        <w:t>Κάρα.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</w:t>
      </w:r>
      <w:r w:rsidRPr="000E7173">
        <w:rPr>
          <w:rFonts w:ascii="Palatino Linotype" w:hAnsi="Palatino Linotype" w:cs="Arial"/>
          <w:color w:val="C00000"/>
          <w:lang w:eastAsia="el-GR"/>
        </w:rPr>
        <w:t>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Μ.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Αγίου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Παύλου </w:t>
      </w:r>
      <w:r w:rsidRPr="000E7173">
        <w:rPr>
          <w:rFonts w:ascii="Palatino Linotype" w:hAnsi="Palatino Linotype" w:cs="Arial"/>
          <w:color w:val="C00000"/>
          <w:lang w:eastAsia="el-GR"/>
        </w:rPr>
        <w:t>Αγίου Όρους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Εδώ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φυλάσσεται μικρό τεμάχιο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λείψανο του </w:t>
      </w:r>
      <w:r w:rsidRPr="000E7173">
        <w:rPr>
          <w:rFonts w:ascii="Palatino Linotype" w:hAnsi="Palatino Linotype" w:cs="Arial"/>
          <w:color w:val="C00000"/>
          <w:lang w:eastAsia="el-GR"/>
        </w:rPr>
        <w:t>Οσιομάρτυρος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ημέρα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εορτής η αδελφότης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τιμά τον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Άγιο </w:t>
      </w:r>
      <w:r w:rsidRPr="000E7173">
        <w:rPr>
          <w:rFonts w:ascii="Palatino Linotype" w:hAnsi="Palatino Linotype" w:cs="Trebuchet MS"/>
          <w:color w:val="C00000"/>
          <w:lang w:eastAsia="el-GR"/>
        </w:rPr>
        <w:t>και καταλύει λάδι στην Τράπεζα.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3. </w:t>
      </w:r>
      <w:r w:rsidRPr="000E7173">
        <w:rPr>
          <w:rFonts w:ascii="Palatino Linotype" w:hAnsi="Palatino Linotype" w:cs="Arial"/>
          <w:color w:val="C00000"/>
          <w:lang w:eastAsia="el-GR"/>
        </w:rPr>
        <w:t>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Μ. Μεγάλου Σπηλαίου Καλαβρύτων. </w:t>
      </w:r>
      <w:r w:rsidRPr="000E7173">
        <w:rPr>
          <w:rFonts w:ascii="Palatino Linotype" w:hAnsi="Palatino Linotype"/>
          <w:color w:val="C00000"/>
          <w:lang w:eastAsia="el-GR"/>
        </w:rPr>
        <w:t>Φυλάσσεται τεμάχιο λειψάνου.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4.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Ιερά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Σκήτη Προφήτου </w:t>
      </w:r>
      <w:r w:rsidRPr="000E7173">
        <w:rPr>
          <w:rFonts w:ascii="Palatino Linotype" w:hAnsi="Palatino Linotype" w:cs="Arial"/>
          <w:color w:val="C00000"/>
          <w:lang w:eastAsia="el-GR"/>
        </w:rPr>
        <w:t>Ηλιού Αγίου Όρους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0E7173">
        <w:rPr>
          <w:rFonts w:ascii="Palatino Linotype" w:hAnsi="Palatino Linotype"/>
          <w:color w:val="C00000"/>
          <w:lang w:eastAsia="el-GR"/>
        </w:rPr>
        <w:t>φυλάσσεται τεμάχιο λειψάνου.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5. </w:t>
      </w:r>
      <w:r w:rsidRPr="000E7173">
        <w:rPr>
          <w:rFonts w:ascii="Palatino Linotype" w:hAnsi="Palatino Linotype" w:cs="Arial"/>
          <w:color w:val="C00000"/>
          <w:lang w:eastAsia="el-GR"/>
        </w:rPr>
        <w:t>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Ν. </w:t>
      </w:r>
      <w:r w:rsidRPr="000E7173">
        <w:rPr>
          <w:rFonts w:ascii="Palatino Linotype" w:hAnsi="Palatino Linotype" w:cs="Arial"/>
          <w:color w:val="C00000"/>
          <w:lang w:eastAsia="el-GR"/>
        </w:rPr>
        <w:t>Αγ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Νικολάου Χαλκείου Κορινθίας. </w:t>
      </w:r>
      <w:r w:rsidRPr="000E7173">
        <w:rPr>
          <w:rFonts w:ascii="Palatino Linotype" w:hAnsi="Palatino Linotype"/>
          <w:color w:val="C00000"/>
          <w:lang w:eastAsia="el-GR"/>
        </w:rPr>
        <w:t xml:space="preserve">Του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1891. Γιορτάζει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εκτός από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Αγιο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Νικόλαο Μύρων Λυκίας, και τον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Οσιομάρτυρα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μετά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δωρεά εικόνος του το 1927,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0E7173">
        <w:rPr>
          <w:rFonts w:ascii="Palatino Linotype" w:hAnsi="Palatino Linotype" w:cs="Trebuchet MS"/>
          <w:color w:val="C00000"/>
          <w:lang w:eastAsia="el-GR"/>
        </w:rPr>
        <w:t>την οικογένεια Τριανταφύλλου.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6. </w:t>
      </w:r>
      <w:r w:rsidRPr="000E7173">
        <w:rPr>
          <w:rFonts w:ascii="Palatino Linotype" w:hAnsi="Palatino Linotype" w:cs="Arial"/>
          <w:color w:val="C00000"/>
          <w:lang w:eastAsia="el-GR"/>
        </w:rPr>
        <w:t>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Ν. </w:t>
      </w:r>
      <w:r w:rsidRPr="000E7173">
        <w:rPr>
          <w:rFonts w:ascii="Palatino Linotype" w:hAnsi="Palatino Linotype" w:cs="Arial"/>
          <w:color w:val="C00000"/>
          <w:lang w:eastAsia="el-GR"/>
        </w:rPr>
        <w:t>Αγ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Νικολάου Βαρκά, </w:t>
      </w:r>
      <w:r w:rsidRPr="000E7173">
        <w:rPr>
          <w:rFonts w:ascii="Palatino Linotype" w:hAnsi="Palatino Linotype"/>
          <w:color w:val="C00000"/>
          <w:lang w:eastAsia="el-GR"/>
        </w:rPr>
        <w:t xml:space="preserve">στην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Αγία </w:t>
      </w:r>
      <w:r w:rsidRPr="000E7173">
        <w:rPr>
          <w:rFonts w:ascii="Palatino Linotype" w:hAnsi="Palatino Linotype" w:cs="Trebuchet MS"/>
          <w:color w:val="C00000"/>
          <w:lang w:eastAsia="el-GR"/>
        </w:rPr>
        <w:t>Μαρίνα Λοκρίδος Φθιώτιδος. Τοιχογραφία του, του 1759.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7. </w:t>
      </w:r>
      <w:r w:rsidRPr="000E7173">
        <w:rPr>
          <w:rFonts w:ascii="Palatino Linotype" w:hAnsi="Palatino Linotype" w:cs="Arial"/>
          <w:color w:val="C00000"/>
          <w:lang w:eastAsia="el-GR"/>
        </w:rPr>
        <w:t>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Ν. </w:t>
      </w:r>
      <w:r w:rsidRPr="000E7173">
        <w:rPr>
          <w:rFonts w:ascii="Palatino Linotype" w:hAnsi="Palatino Linotype" w:cs="Arial"/>
          <w:color w:val="C00000"/>
          <w:lang w:eastAsia="el-GR"/>
        </w:rPr>
        <w:t>Αγ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Νικολάου Φυλάκης </w:t>
      </w:r>
      <w:r w:rsidRPr="000E7173">
        <w:rPr>
          <w:rFonts w:ascii="Palatino Linotype" w:hAnsi="Palatino Linotype" w:cs="Arial"/>
          <w:color w:val="C00000"/>
          <w:lang w:eastAsia="el-GR"/>
        </w:rPr>
        <w:t>Αλμυρού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8. </w:t>
      </w:r>
      <w:r w:rsidRPr="000E7173">
        <w:rPr>
          <w:rFonts w:ascii="Palatino Linotype" w:hAnsi="Palatino Linotype" w:cs="Arial"/>
          <w:color w:val="C00000"/>
          <w:lang w:eastAsia="el-GR"/>
        </w:rPr>
        <w:t>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Ν. </w:t>
      </w:r>
      <w:r w:rsidRPr="000E7173">
        <w:rPr>
          <w:rFonts w:ascii="Palatino Linotype" w:hAnsi="Palatino Linotype" w:cs="Arial"/>
          <w:color w:val="C00000"/>
          <w:lang w:eastAsia="el-GR"/>
        </w:rPr>
        <w:t>Αγ</w:t>
      </w:r>
      <w:r w:rsidRPr="000E7173">
        <w:rPr>
          <w:rFonts w:ascii="Palatino Linotype" w:hAnsi="Palatino Linotype" w:cs="Trebuchet MS"/>
          <w:color w:val="C00000"/>
          <w:lang w:eastAsia="el-GR"/>
        </w:rPr>
        <w:t>. Δημητρίου Κραστικών Καλαβρύτων.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9. </w:t>
      </w:r>
      <w:r w:rsidRPr="000E7173">
        <w:rPr>
          <w:rFonts w:ascii="Palatino Linotype" w:hAnsi="Palatino Linotype" w:cs="Arial"/>
          <w:color w:val="C00000"/>
          <w:lang w:eastAsia="el-GR"/>
        </w:rPr>
        <w:t>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Ν. </w:t>
      </w:r>
      <w:r w:rsidRPr="000E7173">
        <w:rPr>
          <w:rFonts w:ascii="Palatino Linotype" w:hAnsi="Palatino Linotype" w:cs="Arial"/>
          <w:color w:val="C00000"/>
          <w:lang w:eastAsia="el-GR"/>
        </w:rPr>
        <w:t>Αγ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Νικολάου Λεπτηνίου Μεγαλοπόλεως. </w:t>
      </w:r>
      <w:r w:rsidRPr="000E7173">
        <w:rPr>
          <w:rFonts w:ascii="Palatino Linotype" w:hAnsi="Palatino Linotype"/>
          <w:color w:val="C00000"/>
          <w:lang w:eastAsia="el-GR"/>
        </w:rPr>
        <w:t xml:space="preserve">Κοιμητηριακός. Πανηγυρίζει και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τον </w:t>
      </w:r>
      <w:r w:rsidRPr="000E7173">
        <w:rPr>
          <w:rFonts w:ascii="Palatino Linotype" w:hAnsi="Palatino Linotype" w:cs="Arial"/>
          <w:color w:val="C00000"/>
          <w:lang w:eastAsia="el-GR"/>
        </w:rPr>
        <w:t>Οσιομάρτυρα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από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την δεκαετία του 1980,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ύστερα από </w:t>
      </w:r>
      <w:r w:rsidRPr="000E7173">
        <w:rPr>
          <w:rFonts w:ascii="Palatino Linotype" w:hAnsi="Palatino Linotype" w:cs="Trebuchet MS"/>
          <w:color w:val="C00000"/>
          <w:lang w:eastAsia="el-GR"/>
        </w:rPr>
        <w:t>δωρεά εικόνος του.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10. </w:t>
      </w:r>
      <w:r w:rsidRPr="000E7173">
        <w:rPr>
          <w:rFonts w:ascii="Palatino Linotype" w:hAnsi="Palatino Linotype" w:cs="Arial"/>
          <w:color w:val="C00000"/>
          <w:lang w:eastAsia="el-GR"/>
        </w:rPr>
        <w:t>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Ν. </w:t>
      </w:r>
      <w:r w:rsidRPr="000E7173">
        <w:rPr>
          <w:rFonts w:ascii="Palatino Linotype" w:hAnsi="Palatino Linotype" w:cs="Arial"/>
          <w:color w:val="C00000"/>
          <w:lang w:eastAsia="el-GR"/>
        </w:rPr>
        <w:t>Αγ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Τριάδος </w:t>
      </w:r>
      <w:r w:rsidRPr="000E7173">
        <w:rPr>
          <w:rFonts w:ascii="Palatino Linotype" w:hAnsi="Palatino Linotype" w:cs="Arial"/>
          <w:color w:val="C00000"/>
          <w:lang w:eastAsia="el-GR"/>
        </w:rPr>
        <w:t>Αργυρουπόλεως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Έχει </w:t>
      </w:r>
      <w:r w:rsidRPr="000E7173">
        <w:rPr>
          <w:rFonts w:ascii="Palatino Linotype" w:hAnsi="Palatino Linotype" w:cs="Trebuchet MS"/>
          <w:color w:val="C00000"/>
          <w:lang w:eastAsia="el-GR"/>
        </w:rPr>
        <w:t>μαρμάρινο προσκυνητάρι του.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11. </w:t>
      </w:r>
      <w:r w:rsidRPr="000E7173">
        <w:rPr>
          <w:rFonts w:ascii="Palatino Linotype" w:hAnsi="Palatino Linotype" w:cs="Arial"/>
          <w:color w:val="C00000"/>
          <w:lang w:eastAsia="el-GR"/>
        </w:rPr>
        <w:t>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Ν. </w:t>
      </w:r>
      <w:r w:rsidRPr="000E7173">
        <w:rPr>
          <w:rFonts w:ascii="Palatino Linotype" w:hAnsi="Palatino Linotype" w:cs="Arial"/>
          <w:color w:val="C00000"/>
          <w:lang w:eastAsia="el-GR"/>
        </w:rPr>
        <w:t>Αγ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Νικολάου Τριπόλεως. </w:t>
      </w:r>
      <w:r w:rsidRPr="000E7173">
        <w:rPr>
          <w:rFonts w:ascii="Palatino Linotype" w:hAnsi="Palatino Linotype"/>
          <w:color w:val="C00000"/>
          <w:lang w:eastAsia="el-GR"/>
        </w:rPr>
        <w:t xml:space="preserve">Τον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εορτάζει ο </w:t>
      </w:r>
      <w:r w:rsidRPr="000E7173">
        <w:rPr>
          <w:rFonts w:ascii="Palatino Linotype" w:hAnsi="Palatino Linotype" w:cs="Trebuchet MS"/>
          <w:color w:val="C00000"/>
          <w:lang w:eastAsia="el-GR"/>
        </w:rPr>
        <w:t>σύλλογος Παντοπωλών Τριπόλεως.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12. </w:t>
      </w:r>
      <w:r w:rsidRPr="000E7173">
        <w:rPr>
          <w:rFonts w:ascii="Palatino Linotype" w:hAnsi="Palatino Linotype" w:cs="Arial"/>
          <w:color w:val="C00000"/>
          <w:lang w:eastAsia="el-GR"/>
        </w:rPr>
        <w:t>Ι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Ν. </w:t>
      </w:r>
      <w:r w:rsidRPr="000E7173">
        <w:rPr>
          <w:rFonts w:ascii="Palatino Linotype" w:hAnsi="Palatino Linotype" w:cs="Arial"/>
          <w:color w:val="C00000"/>
          <w:lang w:eastAsia="el-GR"/>
        </w:rPr>
        <w:t>Αγ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Βασιλείου Ρουφ, </w:t>
      </w:r>
      <w:r w:rsidRPr="000E7173">
        <w:rPr>
          <w:rFonts w:ascii="Palatino Linotype" w:hAnsi="Palatino Linotype" w:cs="Arial"/>
          <w:color w:val="C00000"/>
          <w:lang w:eastAsia="el-GR"/>
        </w:rPr>
        <w:t>Αθηνών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Έχει </w:t>
      </w:r>
      <w:r w:rsidRPr="000E7173">
        <w:rPr>
          <w:rFonts w:ascii="Palatino Linotype" w:hAnsi="Palatino Linotype" w:cs="Trebuchet MS"/>
          <w:color w:val="C00000"/>
          <w:lang w:eastAsia="el-GR"/>
        </w:rPr>
        <w:t>προσκυνητάρι του.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i/>
          <w:color w:val="C00000"/>
          <w:lang w:eastAsia="el-GR"/>
        </w:rPr>
        <w:t xml:space="preserve">Ζ) Ναοί, του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 xml:space="preserve">Αγίου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 xml:space="preserve">που σήμερα δεν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>υπάρχουν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, ή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 xml:space="preserve">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 xml:space="preserve">ευρίσκονται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 xml:space="preserve">εκτός ορίων 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 xml:space="preserve">της σημερινής </w:t>
      </w:r>
      <w:r w:rsidRPr="000E7173">
        <w:rPr>
          <w:rFonts w:ascii="Palatino Linotype" w:hAnsi="Palatino Linotype" w:cs="Arial"/>
          <w:i/>
          <w:color w:val="C00000"/>
          <w:lang w:eastAsia="el-GR"/>
        </w:rPr>
        <w:t>Ελλάδος</w:t>
      </w:r>
      <w:r w:rsidRPr="000E7173">
        <w:rPr>
          <w:rFonts w:ascii="Palatino Linotype" w:hAnsi="Palatino Linotype" w:cs="Trebuchet MS"/>
          <w:i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1.Στο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Στεφανοβίκειο της Λαρίσης.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Υπήρξε </w:t>
      </w:r>
      <w:r w:rsidRPr="000E7173">
        <w:rPr>
          <w:rFonts w:ascii="Palatino Linotype" w:hAnsi="Palatino Linotype" w:cs="Trebuchet MS"/>
          <w:color w:val="C00000"/>
          <w:lang w:eastAsia="el-GR"/>
        </w:rPr>
        <w:t>παλαιά μονή, μετόχι της μονής Μακρυνίτσης.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2.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συνοικία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Ρωμαιοπάζαρο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</w:t>
      </w:r>
      <w:r w:rsidRPr="000E7173">
        <w:rPr>
          <w:rFonts w:ascii="Palatino Linotype" w:hAnsi="Palatino Linotype" w:cs="Arial"/>
          <w:color w:val="C00000"/>
          <w:lang w:eastAsia="el-GR"/>
        </w:rPr>
        <w:t>Άρτης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0E7173">
        <w:rPr>
          <w:rFonts w:ascii="Palatino Linotype" w:hAnsi="Palatino Linotype"/>
          <w:color w:val="C00000"/>
          <w:lang w:eastAsia="el-GR"/>
        </w:rPr>
        <w:t xml:space="preserve">Κτίσθηκε το </w:t>
      </w:r>
      <w:r w:rsidRPr="000E7173">
        <w:rPr>
          <w:rFonts w:ascii="Palatino Linotype" w:hAnsi="Palatino Linotype" w:cs="Trebuchet MS"/>
          <w:color w:val="C00000"/>
          <w:lang w:eastAsia="el-GR"/>
        </w:rPr>
        <w:t>1726, και πυρπολήθηκε το 1874.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3.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Πέραμο της Κυζίκου της Μικράς </w:t>
      </w:r>
      <w:r w:rsidRPr="000E7173">
        <w:rPr>
          <w:rFonts w:ascii="Palatino Linotype" w:hAnsi="Palatino Linotype" w:cs="Arial"/>
          <w:color w:val="C00000"/>
          <w:lang w:eastAsia="el-GR"/>
        </w:rPr>
        <w:t>Ασίας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Αναφέρεται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στην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Ακολουθία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του </w:t>
      </w:r>
      <w:r w:rsidRPr="000E7173">
        <w:rPr>
          <w:rFonts w:ascii="Palatino Linotype" w:hAnsi="Palatino Linotype" w:cs="Arial"/>
          <w:color w:val="C00000"/>
          <w:lang w:eastAsia="el-GR"/>
        </w:rPr>
        <w:t>Αγίου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, του κώδικος 5 της μονής Σιμωνόπετρας του </w:t>
      </w:r>
      <w:r w:rsidRPr="000E7173">
        <w:rPr>
          <w:rFonts w:ascii="Palatino Linotype" w:hAnsi="Palatino Linotype" w:cs="Arial"/>
          <w:color w:val="C00000"/>
          <w:lang w:eastAsia="el-GR"/>
        </w:rPr>
        <w:t>Αγίου Όρους</w:t>
      </w:r>
      <w:r w:rsidRPr="000E7173">
        <w:rPr>
          <w:rFonts w:ascii="Palatino Linotype" w:hAnsi="Palatino Linotype" w:cs="Trebuchet MS"/>
          <w:color w:val="C00000"/>
          <w:lang w:eastAsia="el-GR"/>
        </w:rPr>
        <w:t>.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4.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Ομώνυμη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μονή, στο Τόρνοβο Βουλγαρίας. </w:t>
      </w:r>
      <w:r w:rsidRPr="000E7173">
        <w:rPr>
          <w:rFonts w:ascii="Palatino Linotype" w:hAnsi="Palatino Linotype"/>
          <w:color w:val="C00000"/>
          <w:lang w:eastAsia="el-GR"/>
        </w:rPr>
        <w:t xml:space="preserve">Μνημονεύεται στην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πρώτη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έκδοση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της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Ακολουθίας </w:t>
      </w:r>
      <w:r w:rsidRPr="000E7173">
        <w:rPr>
          <w:rFonts w:ascii="Palatino Linotype" w:hAnsi="Palatino Linotype" w:cs="Trebuchet MS"/>
          <w:color w:val="C00000"/>
          <w:lang w:eastAsia="el-GR"/>
        </w:rPr>
        <w:t xml:space="preserve">του </w:t>
      </w:r>
      <w:r w:rsidRPr="000E7173">
        <w:rPr>
          <w:rFonts w:ascii="Palatino Linotype" w:hAnsi="Palatino Linotype" w:cs="Arial"/>
          <w:color w:val="C00000"/>
          <w:lang w:eastAsia="el-GR"/>
        </w:rPr>
        <w:t xml:space="preserve">Αγίου </w:t>
      </w:r>
      <w:r w:rsidRPr="000E7173">
        <w:rPr>
          <w:rFonts w:ascii="Palatino Linotype" w:hAnsi="Palatino Linotype" w:cs="Trebuchet MS"/>
          <w:color w:val="C00000"/>
          <w:lang w:eastAsia="el-GR"/>
        </w:rPr>
        <w:t>(Βενετία 1657)</w:t>
      </w:r>
    </w:p>
    <w:p w:rsidR="00FF31D2" w:rsidRPr="000E7173" w:rsidRDefault="00FF31D2" w:rsidP="00937BA3">
      <w:pPr>
        <w:spacing w:after="0" w:line="360" w:lineRule="auto"/>
        <w:jc w:val="both"/>
        <w:rPr>
          <w:rFonts w:ascii="Palatino Linotype" w:hAnsi="Palatino Linotype"/>
          <w:color w:val="C00000"/>
          <w:lang w:eastAsia="el-GR"/>
        </w:rPr>
      </w:pPr>
    </w:p>
    <w:p w:rsidR="00FF31D2" w:rsidRPr="000E7173" w:rsidRDefault="00FF31D2" w:rsidP="00937BA3">
      <w:pPr>
        <w:spacing w:after="18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 xml:space="preserve">  Η/Υ ΠΗΓΗ:  </w:t>
      </w:r>
    </w:p>
    <w:p w:rsidR="00FF31D2" w:rsidRPr="000E7173" w:rsidRDefault="00FF31D2" w:rsidP="00937BA3">
      <w:pPr>
        <w:spacing w:after="18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>voutsinasilias.blogspot.gr</w:t>
      </w:r>
    </w:p>
    <w:p w:rsidR="00FF31D2" w:rsidRPr="000E7173" w:rsidRDefault="00FF31D2" w:rsidP="00937BA3">
      <w:pPr>
        <w:spacing w:after="180" w:line="360" w:lineRule="auto"/>
        <w:jc w:val="both"/>
        <w:rPr>
          <w:rFonts w:ascii="Palatino Linotype" w:hAnsi="Palatino Linotype"/>
          <w:color w:val="C00000"/>
          <w:lang w:eastAsia="el-GR"/>
        </w:rPr>
      </w:pPr>
      <w:r w:rsidRPr="000E7173">
        <w:rPr>
          <w:rFonts w:ascii="Palatino Linotype" w:hAnsi="Palatino Linotype"/>
          <w:color w:val="C00000"/>
          <w:lang w:eastAsia="el-GR"/>
        </w:rPr>
        <w:t>http://voutsinasilias.blogspot.gr/2010/05/9.html</w:t>
      </w:r>
    </w:p>
    <w:sectPr w:rsidR="00FF31D2" w:rsidRPr="000E7173" w:rsidSect="00EA424F">
      <w:footerReference w:type="defaul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1D2" w:rsidRDefault="00FF31D2" w:rsidP="00CE0D29">
      <w:pPr>
        <w:spacing w:after="0" w:line="240" w:lineRule="auto"/>
      </w:pPr>
      <w:r>
        <w:separator/>
      </w:r>
    </w:p>
  </w:endnote>
  <w:endnote w:type="continuationSeparator" w:id="1">
    <w:p w:rsidR="00FF31D2" w:rsidRDefault="00FF31D2" w:rsidP="00CE0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1D2" w:rsidRDefault="00FF31D2">
    <w:pPr>
      <w:pStyle w:val="Footer"/>
      <w:jc w:val="center"/>
    </w:pPr>
    <w:fldSimple w:instr=" PAGE   \* MERGEFORMAT ">
      <w:r>
        <w:rPr>
          <w:noProof/>
        </w:rPr>
        <w:t>66</w:t>
      </w:r>
    </w:fldSimple>
  </w:p>
  <w:p w:rsidR="00FF31D2" w:rsidRDefault="00FF31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1D2" w:rsidRDefault="00FF31D2" w:rsidP="00CE0D29">
      <w:pPr>
        <w:spacing w:after="0" w:line="240" w:lineRule="auto"/>
      </w:pPr>
      <w:r>
        <w:separator/>
      </w:r>
    </w:p>
  </w:footnote>
  <w:footnote w:type="continuationSeparator" w:id="1">
    <w:p w:rsidR="00FF31D2" w:rsidRDefault="00FF31D2" w:rsidP="00CE0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D0EB4"/>
    <w:multiLevelType w:val="multilevel"/>
    <w:tmpl w:val="9CD8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DC50DD"/>
    <w:multiLevelType w:val="multilevel"/>
    <w:tmpl w:val="54C22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0C2B7D"/>
    <w:multiLevelType w:val="multilevel"/>
    <w:tmpl w:val="4F76B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0907D6"/>
    <w:multiLevelType w:val="multilevel"/>
    <w:tmpl w:val="7A988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3F3B4F"/>
    <w:multiLevelType w:val="multilevel"/>
    <w:tmpl w:val="20D6F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3468B1"/>
    <w:multiLevelType w:val="multilevel"/>
    <w:tmpl w:val="47808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51269A"/>
    <w:multiLevelType w:val="multilevel"/>
    <w:tmpl w:val="4E6AA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472639"/>
    <w:multiLevelType w:val="multilevel"/>
    <w:tmpl w:val="09B8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0D29"/>
    <w:rsid w:val="000E7173"/>
    <w:rsid w:val="001064CC"/>
    <w:rsid w:val="001160B1"/>
    <w:rsid w:val="001231EE"/>
    <w:rsid w:val="00140403"/>
    <w:rsid w:val="001F68E4"/>
    <w:rsid w:val="00212BAB"/>
    <w:rsid w:val="004B0C2C"/>
    <w:rsid w:val="004D007A"/>
    <w:rsid w:val="00503AD3"/>
    <w:rsid w:val="00505554"/>
    <w:rsid w:val="00573F18"/>
    <w:rsid w:val="00597B6E"/>
    <w:rsid w:val="005C1758"/>
    <w:rsid w:val="006A3821"/>
    <w:rsid w:val="007969EB"/>
    <w:rsid w:val="007D3356"/>
    <w:rsid w:val="008D0BC6"/>
    <w:rsid w:val="008D1BAF"/>
    <w:rsid w:val="00937BA3"/>
    <w:rsid w:val="00A53A5E"/>
    <w:rsid w:val="00C53BE3"/>
    <w:rsid w:val="00C7010F"/>
    <w:rsid w:val="00CE0D29"/>
    <w:rsid w:val="00D90C31"/>
    <w:rsid w:val="00E62F93"/>
    <w:rsid w:val="00EA424F"/>
    <w:rsid w:val="00FA5362"/>
    <w:rsid w:val="00FF3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24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CE0D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l-GR"/>
    </w:rPr>
  </w:style>
  <w:style w:type="paragraph" w:styleId="Heading2">
    <w:name w:val="heading 2"/>
    <w:basedOn w:val="Normal"/>
    <w:link w:val="Heading2Char"/>
    <w:uiPriority w:val="99"/>
    <w:qFormat/>
    <w:rsid w:val="00CE0D29"/>
    <w:pPr>
      <w:spacing w:before="360" w:after="180" w:line="336" w:lineRule="atLeast"/>
      <w:outlineLvl w:val="1"/>
    </w:pPr>
    <w:rPr>
      <w:rFonts w:ascii="Trebuchet MS" w:eastAsia="Times New Roman" w:hAnsi="Trebuchet MS"/>
      <w:b/>
      <w:bCs/>
      <w:caps/>
      <w:color w:val="557799"/>
      <w:spacing w:val="48"/>
      <w:sz w:val="19"/>
      <w:szCs w:val="19"/>
      <w:lang w:eastAsia="el-GR"/>
    </w:rPr>
  </w:style>
  <w:style w:type="paragraph" w:styleId="Heading3">
    <w:name w:val="heading 3"/>
    <w:basedOn w:val="Normal"/>
    <w:link w:val="Heading3Char"/>
    <w:uiPriority w:val="99"/>
    <w:qFormat/>
    <w:rsid w:val="00CE0D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el-GR"/>
    </w:rPr>
  </w:style>
  <w:style w:type="paragraph" w:styleId="Heading4">
    <w:name w:val="heading 4"/>
    <w:basedOn w:val="Normal"/>
    <w:link w:val="Heading4Char"/>
    <w:uiPriority w:val="99"/>
    <w:qFormat/>
    <w:rsid w:val="00CE0D2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E0D29"/>
    <w:rPr>
      <w:rFonts w:ascii="Times New Roman" w:hAnsi="Times New Roman" w:cs="Times New Roman"/>
      <w:b/>
      <w:bCs/>
      <w:kern w:val="36"/>
      <w:sz w:val="48"/>
      <w:szCs w:val="48"/>
      <w:lang w:eastAsia="el-G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E0D29"/>
    <w:rPr>
      <w:rFonts w:ascii="Trebuchet MS" w:hAnsi="Trebuchet MS" w:cs="Times New Roman"/>
      <w:b/>
      <w:bCs/>
      <w:caps/>
      <w:color w:val="557799"/>
      <w:spacing w:val="48"/>
      <w:sz w:val="19"/>
      <w:szCs w:val="19"/>
      <w:lang w:eastAsia="el-G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E0D29"/>
    <w:rPr>
      <w:rFonts w:ascii="Times New Roman" w:hAnsi="Times New Roman" w:cs="Times New Roman"/>
      <w:b/>
      <w:bCs/>
      <w:sz w:val="27"/>
      <w:szCs w:val="27"/>
      <w:lang w:eastAsia="el-G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E0D29"/>
    <w:rPr>
      <w:rFonts w:ascii="Times New Roman" w:hAnsi="Times New Roman" w:cs="Times New Roman"/>
      <w:b/>
      <w:bCs/>
      <w:sz w:val="24"/>
      <w:szCs w:val="24"/>
      <w:lang w:eastAsia="el-GR"/>
    </w:rPr>
  </w:style>
  <w:style w:type="paragraph" w:styleId="Header">
    <w:name w:val="header"/>
    <w:basedOn w:val="Normal"/>
    <w:link w:val="HeaderChar"/>
    <w:uiPriority w:val="99"/>
    <w:semiHidden/>
    <w:rsid w:val="00CE0D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E0D2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E0D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E0D29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CE0D29"/>
    <w:rPr>
      <w:rFonts w:cs="Times New Roman"/>
      <w:color w:val="99BBDD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rsid w:val="00CE0D29"/>
    <w:rPr>
      <w:rFonts w:cs="Times New Roman"/>
      <w:color w:val="AA77AA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CE0D2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author-profile">
    <w:name w:val="author-profile"/>
    <w:basedOn w:val="Normal"/>
    <w:uiPriority w:val="99"/>
    <w:rsid w:val="00CE0D29"/>
    <w:pPr>
      <w:spacing w:before="75" w:after="0" w:line="240" w:lineRule="auto"/>
      <w:ind w:right="7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acklink-toggle-zippy">
    <w:name w:val="backlink-toggle-zippy"/>
    <w:basedOn w:val="Normal"/>
    <w:uiPriority w:val="99"/>
    <w:rsid w:val="00CE0D29"/>
    <w:pPr>
      <w:spacing w:before="100" w:beforeAutospacing="1" w:after="100" w:afterAutospacing="1" w:line="240" w:lineRule="auto"/>
      <w:ind w:right="24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tatus-msg-wrap">
    <w:name w:val="status-msg-wrap"/>
    <w:basedOn w:val="Normal"/>
    <w:uiPriority w:val="99"/>
    <w:rsid w:val="00CE0D29"/>
    <w:pPr>
      <w:spacing w:before="150" w:after="150" w:line="240" w:lineRule="auto"/>
    </w:pPr>
    <w:rPr>
      <w:rFonts w:ascii="Times New Roman" w:eastAsia="Times New Roman" w:hAnsi="Times New Roman"/>
      <w:sz w:val="26"/>
      <w:szCs w:val="26"/>
      <w:lang w:eastAsia="el-GR"/>
    </w:rPr>
  </w:style>
  <w:style w:type="paragraph" w:customStyle="1" w:styleId="status-msg-border">
    <w:name w:val="status-msg-border"/>
    <w:basedOn w:val="Normal"/>
    <w:uiPriority w:val="99"/>
    <w:rsid w:val="00CE0D2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tatus-msg-bg">
    <w:name w:val="status-msg-bg"/>
    <w:basedOn w:val="Normal"/>
    <w:uiPriority w:val="99"/>
    <w:rsid w:val="00CE0D29"/>
    <w:pP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tatus-msg-body">
    <w:name w:val="status-msg-body"/>
    <w:basedOn w:val="Normal"/>
    <w:uiPriority w:val="99"/>
    <w:rsid w:val="00CE0D2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tatus-msg-hidden">
    <w:name w:val="status-msg-hidden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reactions-label">
    <w:name w:val="reactions-label"/>
    <w:basedOn w:val="Normal"/>
    <w:uiPriority w:val="99"/>
    <w:rsid w:val="00CE0D29"/>
    <w:pPr>
      <w:spacing w:before="45"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reactions-label-cell">
    <w:name w:val="reactions-label-cell"/>
    <w:basedOn w:val="Normal"/>
    <w:uiPriority w:val="99"/>
    <w:rsid w:val="00CE0D29"/>
    <w:pPr>
      <w:spacing w:before="100" w:beforeAutospacing="1" w:after="100" w:afterAutospacing="1" w:line="552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reactions-iframe">
    <w:name w:val="reactions-iframe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ger-comment-icon">
    <w:name w:val="blogger-comment-icon"/>
    <w:basedOn w:val="Normal"/>
    <w:uiPriority w:val="99"/>
    <w:rsid w:val="00CE0D29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openid-comment-icon">
    <w:name w:val="openid-comment-icon"/>
    <w:basedOn w:val="Normal"/>
    <w:uiPriority w:val="99"/>
    <w:rsid w:val="00CE0D29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anon-comment-icon">
    <w:name w:val="anon-comment-icon"/>
    <w:basedOn w:val="Normal"/>
    <w:uiPriority w:val="99"/>
    <w:rsid w:val="00CE0D29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form">
    <w:name w:val="comment-form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link">
    <w:name w:val="comment-link"/>
    <w:basedOn w:val="Normal"/>
    <w:uiPriority w:val="99"/>
    <w:rsid w:val="00CE0D29"/>
    <w:pPr>
      <w:spacing w:before="100" w:beforeAutospacing="1" w:after="100" w:afterAutospacing="1" w:line="240" w:lineRule="auto"/>
      <w:ind w:left="144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aging-control-container">
    <w:name w:val="paging-control-container"/>
    <w:basedOn w:val="Normal"/>
    <w:uiPriority w:val="99"/>
    <w:rsid w:val="00CE0D29"/>
    <w:pPr>
      <w:spacing w:after="0" w:line="240" w:lineRule="auto"/>
      <w:ind w:right="90"/>
    </w:pPr>
    <w:rPr>
      <w:rFonts w:ascii="Times New Roman" w:eastAsia="Times New Roman" w:hAnsi="Times New Roman"/>
      <w:sz w:val="19"/>
      <w:szCs w:val="19"/>
      <w:lang w:eastAsia="el-GR"/>
    </w:rPr>
  </w:style>
  <w:style w:type="paragraph" w:customStyle="1" w:styleId="comments">
    <w:name w:val="comments"/>
    <w:basedOn w:val="Normal"/>
    <w:uiPriority w:val="99"/>
    <w:rsid w:val="00CE0D29"/>
    <w:pPr>
      <w:spacing w:before="150"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con-action">
    <w:name w:val="icon-action"/>
    <w:basedOn w:val="Normal"/>
    <w:uiPriority w:val="99"/>
    <w:rsid w:val="00CE0D29"/>
    <w:pPr>
      <w:spacing w:after="0" w:line="240" w:lineRule="auto"/>
      <w:ind w:left="120"/>
      <w:textAlignment w:val="center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action-icon">
    <w:name w:val="comment-action-icon"/>
    <w:basedOn w:val="Normal"/>
    <w:uiPriority w:val="99"/>
    <w:rsid w:val="00CE0D29"/>
    <w:pPr>
      <w:spacing w:before="45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delete-comment-icon">
    <w:name w:val="delete-comment-icon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ost-share-buttons">
    <w:name w:val="post-share-buttons"/>
    <w:basedOn w:val="Normal"/>
    <w:uiPriority w:val="99"/>
    <w:rsid w:val="00CE0D29"/>
    <w:pPr>
      <w:spacing w:before="120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hare-button">
    <w:name w:val="share-button"/>
    <w:basedOn w:val="Normal"/>
    <w:uiPriority w:val="99"/>
    <w:rsid w:val="00CE0D29"/>
    <w:pPr>
      <w:spacing w:before="100" w:beforeAutospacing="1" w:after="100" w:afterAutospacing="1" w:line="240" w:lineRule="auto"/>
      <w:ind w:left="-1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dummy-container">
    <w:name w:val="dummy-container"/>
    <w:basedOn w:val="Normal"/>
    <w:uiPriority w:val="99"/>
    <w:rsid w:val="00CE0D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hare-button-link-text">
    <w:name w:val="share-button-link-text"/>
    <w:basedOn w:val="Normal"/>
    <w:uiPriority w:val="99"/>
    <w:rsid w:val="00CE0D29"/>
    <w:pPr>
      <w:spacing w:before="100" w:beforeAutospacing="1" w:after="100" w:afterAutospacing="1" w:line="240" w:lineRule="auto"/>
      <w:ind w:hanging="18913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oog-custom-button">
    <w:name w:val="goog-custom-button"/>
    <w:basedOn w:val="Normal"/>
    <w:uiPriority w:val="99"/>
    <w:rsid w:val="00CE0D29"/>
    <w:pPr>
      <w:spacing w:before="30" w:after="30" w:line="240" w:lineRule="auto"/>
      <w:ind w:left="30" w:right="30"/>
      <w:textAlignment w:val="center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paragraph" w:customStyle="1" w:styleId="goog-custom-button-outer-box">
    <w:name w:val="goog-custom-button-outer-box"/>
    <w:basedOn w:val="Normal"/>
    <w:uiPriority w:val="99"/>
    <w:rsid w:val="00CE0D29"/>
    <w:pPr>
      <w:pBdr>
        <w:top w:val="single" w:sz="6" w:space="0" w:color="auto"/>
        <w:left w:val="single" w:sz="2" w:space="0" w:color="auto"/>
        <w:bottom w:val="single" w:sz="6" w:space="0" w:color="auto"/>
        <w:right w:val="single" w:sz="2" w:space="0" w:color="auto"/>
      </w:pBdr>
      <w:spacing w:after="0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oog-custom-button-inner-box">
    <w:name w:val="goog-custom-button-inner-box"/>
    <w:basedOn w:val="Normal"/>
    <w:uiPriority w:val="99"/>
    <w:rsid w:val="00CE0D29"/>
    <w:pPr>
      <w:pBdr>
        <w:top w:val="single" w:sz="2" w:space="2" w:color="auto"/>
        <w:left w:val="single" w:sz="6" w:space="3" w:color="auto"/>
        <w:bottom w:val="single" w:sz="2" w:space="2" w:color="auto"/>
        <w:right w:val="single" w:sz="6" w:space="3" w:color="auto"/>
      </w:pBdr>
      <w:spacing w:after="0" w:line="240" w:lineRule="auto"/>
      <w:ind w:left="-15" w:right="-15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oog-custom-button-active">
    <w:name w:val="goog-custom-button-active"/>
    <w:basedOn w:val="Normal"/>
    <w:uiPriority w:val="99"/>
    <w:rsid w:val="00CE0D29"/>
    <w:pPr>
      <w:shd w:val="clear" w:color="auto" w:fill="FAF6B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oog-custom-button-checked">
    <w:name w:val="goog-custom-button-checked"/>
    <w:basedOn w:val="Normal"/>
    <w:uiPriority w:val="99"/>
    <w:rsid w:val="00CE0D29"/>
    <w:pPr>
      <w:shd w:val="clear" w:color="auto" w:fill="FAF6B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-mobile-link">
    <w:name w:val="blog-mobile-link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mobile-share-panel-outer">
    <w:name w:val="mobile-share-panel-outer"/>
    <w:basedOn w:val="Normal"/>
    <w:uiPriority w:val="99"/>
    <w:rsid w:val="00CE0D29"/>
    <w:pPr>
      <w:shd w:val="clear" w:color="auto" w:fill="444444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mobile-share-panel-inner">
    <w:name w:val="mobile-share-panel-inner"/>
    <w:basedOn w:val="Normal"/>
    <w:uiPriority w:val="99"/>
    <w:rsid w:val="00CE0D29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27"/>
      <w:szCs w:val="27"/>
      <w:lang w:eastAsia="el-GR"/>
    </w:rPr>
  </w:style>
  <w:style w:type="paragraph" w:customStyle="1" w:styleId="mobile-share-panel-title">
    <w:name w:val="mobile-share-panel-title"/>
    <w:basedOn w:val="Normal"/>
    <w:uiPriority w:val="99"/>
    <w:rsid w:val="00CE0D29"/>
    <w:pPr>
      <w:pBdr>
        <w:bottom w:val="single" w:sz="6" w:space="8" w:color="EEEEEE"/>
      </w:pBdr>
      <w:shd w:val="clear" w:color="auto" w:fill="F5F5F5"/>
      <w:spacing w:before="100" w:beforeAutospacing="1" w:after="100" w:afterAutospacing="1" w:line="375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mobile-share-panel-button-close">
    <w:name w:val="mobile-share-panel-button-close"/>
    <w:basedOn w:val="Normal"/>
    <w:uiPriority w:val="99"/>
    <w:rsid w:val="00CE0D29"/>
    <w:pPr>
      <w:spacing w:before="100" w:beforeAutospacing="1" w:after="100" w:afterAutospacing="1" w:line="375" w:lineRule="atLeast"/>
      <w:jc w:val="center"/>
    </w:pPr>
    <w:rPr>
      <w:rFonts w:ascii="Times New Roman" w:eastAsia="Times New Roman" w:hAnsi="Times New Roman"/>
      <w:sz w:val="39"/>
      <w:szCs w:val="39"/>
      <w:lang w:eastAsia="el-GR"/>
    </w:rPr>
  </w:style>
  <w:style w:type="paragraph" w:customStyle="1" w:styleId="blog-list-title">
    <w:name w:val="blog-list-title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paragraph" w:customStyle="1" w:styleId="contact-form-widget">
    <w:name w:val="contact-form-widget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ntact-form-success-message">
    <w:name w:val="contact-form-success-message"/>
    <w:basedOn w:val="Normal"/>
    <w:uiPriority w:val="99"/>
    <w:rsid w:val="00CE0D29"/>
    <w:pPr>
      <w:pBdr>
        <w:top w:val="single" w:sz="2" w:space="0" w:color="F0C36D"/>
        <w:left w:val="single" w:sz="2" w:space="0" w:color="F0C36D"/>
        <w:bottom w:val="single" w:sz="2" w:space="0" w:color="F0C36D"/>
        <w:right w:val="single" w:sz="2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/>
      <w:color w:val="222222"/>
      <w:sz w:val="17"/>
      <w:szCs w:val="17"/>
      <w:lang w:eastAsia="el-GR"/>
    </w:rPr>
  </w:style>
  <w:style w:type="paragraph" w:customStyle="1" w:styleId="contact-form-error-message">
    <w:name w:val="contact-form-error-message"/>
    <w:basedOn w:val="Normal"/>
    <w:uiPriority w:val="99"/>
    <w:rsid w:val="00CE0D29"/>
    <w:pPr>
      <w:pBdr>
        <w:top w:val="single" w:sz="2" w:space="0" w:color="F0C36D"/>
        <w:left w:val="single" w:sz="2" w:space="0" w:color="F0C36D"/>
        <w:bottom w:val="single" w:sz="2" w:space="0" w:color="F0C36D"/>
        <w:right w:val="single" w:sz="2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/>
      <w:b/>
      <w:bCs/>
      <w:color w:val="666666"/>
      <w:sz w:val="17"/>
      <w:szCs w:val="17"/>
      <w:lang w:eastAsia="el-GR"/>
    </w:rPr>
  </w:style>
  <w:style w:type="paragraph" w:customStyle="1" w:styleId="contact-form-success-message-with-border">
    <w:name w:val="contact-form-success-message-with-border"/>
    <w:basedOn w:val="Normal"/>
    <w:uiPriority w:val="99"/>
    <w:rsid w:val="00CE0D29"/>
    <w:pPr>
      <w:pBdr>
        <w:top w:val="single" w:sz="6" w:space="0" w:color="F0C36D"/>
        <w:left w:val="single" w:sz="6" w:space="0" w:color="F0C36D"/>
        <w:bottom w:val="single" w:sz="6" w:space="0" w:color="F0C36D"/>
        <w:right w:val="single" w:sz="6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/>
      <w:color w:val="222222"/>
      <w:sz w:val="17"/>
      <w:szCs w:val="17"/>
      <w:lang w:eastAsia="el-GR"/>
    </w:rPr>
  </w:style>
  <w:style w:type="paragraph" w:customStyle="1" w:styleId="contact-form-error-message-with-border">
    <w:name w:val="contact-form-error-message-with-border"/>
    <w:basedOn w:val="Normal"/>
    <w:uiPriority w:val="99"/>
    <w:rsid w:val="00CE0D29"/>
    <w:pPr>
      <w:pBdr>
        <w:top w:val="single" w:sz="6" w:space="0" w:color="F0C36D"/>
        <w:left w:val="single" w:sz="6" w:space="0" w:color="F0C36D"/>
        <w:bottom w:val="single" w:sz="6" w:space="0" w:color="F0C36D"/>
        <w:right w:val="single" w:sz="6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/>
      <w:b/>
      <w:bCs/>
      <w:color w:val="666666"/>
      <w:sz w:val="17"/>
      <w:szCs w:val="17"/>
      <w:lang w:eastAsia="el-GR"/>
    </w:rPr>
  </w:style>
  <w:style w:type="paragraph" w:customStyle="1" w:styleId="contact-form-cross">
    <w:name w:val="contact-form-cross"/>
    <w:basedOn w:val="Normal"/>
    <w:uiPriority w:val="99"/>
    <w:rsid w:val="00CE0D29"/>
    <w:pPr>
      <w:spacing w:after="0" w:line="240" w:lineRule="auto"/>
      <w:ind w:left="75" w:right="7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ntact-form-email">
    <w:name w:val="contact-form-email"/>
    <w:basedOn w:val="Normal"/>
    <w:uiPriority w:val="99"/>
    <w:rsid w:val="00CE0D29"/>
    <w:pPr>
      <w:pBdr>
        <w:top w:val="single" w:sz="6" w:space="0" w:color="C0C0C0"/>
        <w:left w:val="single" w:sz="6" w:space="0" w:color="D9D9D9"/>
        <w:bottom w:val="single" w:sz="6" w:space="0" w:color="D9D9D9"/>
        <w:right w:val="single" w:sz="6" w:space="0" w:color="D9D9D9"/>
      </w:pBdr>
      <w:shd w:val="clear" w:color="auto" w:fill="FFFFFF"/>
      <w:spacing w:before="75" w:after="0" w:line="240" w:lineRule="auto"/>
      <w:textAlignment w:val="top"/>
    </w:pPr>
    <w:rPr>
      <w:rFonts w:ascii="Arial" w:eastAsia="Times New Roman" w:hAnsi="Arial" w:cs="Arial"/>
      <w:color w:val="333333"/>
      <w:sz w:val="20"/>
      <w:szCs w:val="20"/>
      <w:lang w:eastAsia="el-GR"/>
    </w:rPr>
  </w:style>
  <w:style w:type="paragraph" w:customStyle="1" w:styleId="contact-form-name">
    <w:name w:val="contact-form-name"/>
    <w:basedOn w:val="Normal"/>
    <w:uiPriority w:val="99"/>
    <w:rsid w:val="00CE0D29"/>
    <w:pPr>
      <w:pBdr>
        <w:top w:val="single" w:sz="6" w:space="0" w:color="C0C0C0"/>
        <w:left w:val="single" w:sz="6" w:space="0" w:color="D9D9D9"/>
        <w:bottom w:val="single" w:sz="6" w:space="0" w:color="D9D9D9"/>
        <w:right w:val="single" w:sz="6" w:space="0" w:color="D9D9D9"/>
      </w:pBdr>
      <w:shd w:val="clear" w:color="auto" w:fill="FFFFFF"/>
      <w:spacing w:before="75" w:after="0" w:line="240" w:lineRule="auto"/>
      <w:textAlignment w:val="top"/>
    </w:pPr>
    <w:rPr>
      <w:rFonts w:ascii="Arial" w:eastAsia="Times New Roman" w:hAnsi="Arial" w:cs="Arial"/>
      <w:color w:val="333333"/>
      <w:sz w:val="20"/>
      <w:szCs w:val="20"/>
      <w:lang w:eastAsia="el-GR"/>
    </w:rPr>
  </w:style>
  <w:style w:type="paragraph" w:customStyle="1" w:styleId="contact-form-email-message">
    <w:name w:val="contact-form-email-message"/>
    <w:basedOn w:val="Normal"/>
    <w:uiPriority w:val="99"/>
    <w:rsid w:val="00CE0D29"/>
    <w:pPr>
      <w:pBdr>
        <w:top w:val="single" w:sz="6" w:space="0" w:color="C0C0C0"/>
        <w:left w:val="single" w:sz="6" w:space="0" w:color="D9D9D9"/>
        <w:bottom w:val="single" w:sz="6" w:space="0" w:color="D9D9D9"/>
        <w:right w:val="single" w:sz="6" w:space="0" w:color="D9D9D9"/>
      </w:pBdr>
      <w:shd w:val="clear" w:color="auto" w:fill="FFFFFF"/>
      <w:spacing w:before="75" w:after="0" w:line="240" w:lineRule="auto"/>
      <w:textAlignment w:val="top"/>
    </w:pPr>
    <w:rPr>
      <w:rFonts w:ascii="Arial" w:eastAsia="Times New Roman" w:hAnsi="Arial" w:cs="Arial"/>
      <w:color w:val="333333"/>
      <w:sz w:val="20"/>
      <w:szCs w:val="20"/>
      <w:lang w:eastAsia="el-GR"/>
    </w:rPr>
  </w:style>
  <w:style w:type="paragraph" w:customStyle="1" w:styleId="contact-form-button">
    <w:name w:val="contact-form-button"/>
    <w:basedOn w:val="Normal"/>
    <w:uiPriority w:val="99"/>
    <w:rsid w:val="00CE0D29"/>
    <w:pPr>
      <w:pBdr>
        <w:top w:val="single" w:sz="6" w:space="0" w:color="DCDCDC"/>
        <w:left w:val="single" w:sz="6" w:space="6" w:color="DCDCDC"/>
        <w:bottom w:val="single" w:sz="6" w:space="0" w:color="DCDCDC"/>
        <w:right w:val="single" w:sz="6" w:space="6" w:color="DCDCDC"/>
      </w:pBdr>
      <w:shd w:val="clear" w:color="auto" w:fill="F5F5F5"/>
      <w:spacing w:before="100" w:beforeAutospacing="1" w:after="100" w:afterAutospacing="1" w:line="360" w:lineRule="atLeast"/>
      <w:jc w:val="center"/>
    </w:pPr>
    <w:rPr>
      <w:rFonts w:ascii="Arial" w:eastAsia="Times New Roman" w:hAnsi="Arial" w:cs="Arial"/>
      <w:b/>
      <w:bCs/>
      <w:color w:val="444444"/>
      <w:sz w:val="17"/>
      <w:szCs w:val="17"/>
      <w:lang w:eastAsia="el-GR"/>
    </w:rPr>
  </w:style>
  <w:style w:type="paragraph" w:customStyle="1" w:styleId="contact-form-button-submit">
    <w:name w:val="contact-form-button-submit"/>
    <w:basedOn w:val="Normal"/>
    <w:uiPriority w:val="99"/>
    <w:rsid w:val="00CE0D29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/>
      <w:color w:val="FFFFFF"/>
      <w:sz w:val="24"/>
      <w:szCs w:val="24"/>
      <w:lang w:eastAsia="el-GR"/>
    </w:rPr>
  </w:style>
  <w:style w:type="paragraph" w:customStyle="1" w:styleId="cse-status">
    <w:name w:val="cse-status"/>
    <w:basedOn w:val="Normal"/>
    <w:uiPriority w:val="99"/>
    <w:rsid w:val="00CE0D29"/>
    <w:pPr>
      <w:spacing w:before="150" w:after="150" w:line="240" w:lineRule="auto"/>
      <w:ind w:left="150" w:right="150"/>
    </w:pPr>
    <w:rPr>
      <w:rFonts w:ascii="Times New Roman" w:eastAsia="Times New Roman" w:hAnsi="Times New Roman"/>
      <w:color w:val="676767"/>
      <w:sz w:val="17"/>
      <w:szCs w:val="17"/>
      <w:lang w:eastAsia="el-GR"/>
    </w:rPr>
  </w:style>
  <w:style w:type="paragraph" w:customStyle="1" w:styleId="follower">
    <w:name w:val="follower"/>
    <w:basedOn w:val="Normal"/>
    <w:uiPriority w:val="99"/>
    <w:rsid w:val="00CE0D29"/>
    <w:pPr>
      <w:spacing w:before="30" w:after="30" w:line="240" w:lineRule="auto"/>
      <w:ind w:left="30" w:right="3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label-size-1">
    <w:name w:val="label-size-1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9"/>
      <w:szCs w:val="19"/>
      <w:lang w:eastAsia="el-GR"/>
    </w:rPr>
  </w:style>
  <w:style w:type="paragraph" w:customStyle="1" w:styleId="label-size-2">
    <w:name w:val="label-size-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el-GR"/>
    </w:rPr>
  </w:style>
  <w:style w:type="paragraph" w:customStyle="1" w:styleId="label-size-3">
    <w:name w:val="label-size-3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label-size-4">
    <w:name w:val="label-size-4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9"/>
      <w:szCs w:val="29"/>
      <w:lang w:eastAsia="el-GR"/>
    </w:rPr>
  </w:style>
  <w:style w:type="paragraph" w:customStyle="1" w:styleId="label-size-5">
    <w:name w:val="label-size-5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38"/>
      <w:szCs w:val="38"/>
      <w:lang w:eastAsia="el-GR"/>
    </w:rPr>
  </w:style>
  <w:style w:type="paragraph" w:customStyle="1" w:styleId="cloud-label-widget-content">
    <w:name w:val="cloud-label-widget-content"/>
    <w:basedOn w:val="Normal"/>
    <w:uiPriority w:val="99"/>
    <w:rsid w:val="00CE0D2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label-count">
    <w:name w:val="label-count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label-size">
    <w:name w:val="label-size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newsbar-status">
    <w:name w:val="newsbar-status"/>
    <w:basedOn w:val="Normal"/>
    <w:uiPriority w:val="99"/>
    <w:rsid w:val="00CE0D29"/>
    <w:pPr>
      <w:spacing w:before="150" w:after="150" w:line="240" w:lineRule="auto"/>
      <w:ind w:left="150" w:right="150"/>
    </w:pPr>
    <w:rPr>
      <w:rFonts w:ascii="Times New Roman" w:eastAsia="Times New Roman" w:hAnsi="Times New Roman"/>
      <w:color w:val="676767"/>
      <w:sz w:val="17"/>
      <w:szCs w:val="17"/>
      <w:lang w:eastAsia="el-GR"/>
    </w:rPr>
  </w:style>
  <w:style w:type="paragraph" w:customStyle="1" w:styleId="profile-img">
    <w:name w:val="profile-img"/>
    <w:basedOn w:val="Normal"/>
    <w:uiPriority w:val="99"/>
    <w:rsid w:val="00CE0D29"/>
    <w:pPr>
      <w:pBdr>
        <w:top w:val="single" w:sz="6" w:space="3" w:color="446688"/>
        <w:left w:val="single" w:sz="6" w:space="3" w:color="446688"/>
        <w:bottom w:val="single" w:sz="6" w:space="3" w:color="446688"/>
        <w:right w:val="single" w:sz="6" w:space="3" w:color="446688"/>
      </w:pBdr>
      <w:spacing w:after="75" w:line="240" w:lineRule="auto"/>
      <w:ind w:right="7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rofile-data">
    <w:name w:val="profile-data"/>
    <w:basedOn w:val="Normal"/>
    <w:uiPriority w:val="99"/>
    <w:rsid w:val="00CE0D29"/>
    <w:pPr>
      <w:spacing w:after="0" w:line="384" w:lineRule="atLeast"/>
    </w:pPr>
    <w:rPr>
      <w:rFonts w:ascii="Trebuchet MS" w:eastAsia="Times New Roman" w:hAnsi="Trebuchet MS"/>
      <w:b/>
      <w:bCs/>
      <w:caps/>
      <w:color w:val="557799"/>
      <w:spacing w:val="24"/>
      <w:sz w:val="19"/>
      <w:szCs w:val="19"/>
      <w:lang w:eastAsia="el-GR"/>
    </w:rPr>
  </w:style>
  <w:style w:type="paragraph" w:customStyle="1" w:styleId="profile-datablock">
    <w:name w:val="profile-datablock"/>
    <w:basedOn w:val="Normal"/>
    <w:uiPriority w:val="99"/>
    <w:rsid w:val="00CE0D29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rofile-name-link">
    <w:name w:val="profile-name-link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rofile-textblock">
    <w:name w:val="profile-textblock"/>
    <w:basedOn w:val="Normal"/>
    <w:uiPriority w:val="99"/>
    <w:rsid w:val="00CE0D29"/>
    <w:pPr>
      <w:spacing w:before="120" w:after="120" w:line="384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lideshow-status">
    <w:name w:val="slideshow-status"/>
    <w:basedOn w:val="Normal"/>
    <w:uiPriority w:val="99"/>
    <w:rsid w:val="00CE0D29"/>
    <w:pPr>
      <w:spacing w:before="150" w:after="150" w:line="240" w:lineRule="auto"/>
      <w:ind w:left="150" w:right="150"/>
    </w:pPr>
    <w:rPr>
      <w:rFonts w:ascii="Times New Roman" w:eastAsia="Times New Roman" w:hAnsi="Times New Roman"/>
      <w:color w:val="676767"/>
      <w:sz w:val="17"/>
      <w:szCs w:val="17"/>
      <w:lang w:eastAsia="el-GR"/>
    </w:rPr>
  </w:style>
  <w:style w:type="paragraph" w:customStyle="1" w:styleId="slideshow-wrapper">
    <w:name w:val="slideshow-wrapper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lideshow-spacer">
    <w:name w:val="slideshow-spacer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ubscribe">
    <w:name w:val="subscribe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999999"/>
      <w:sz w:val="24"/>
      <w:szCs w:val="24"/>
      <w:lang w:eastAsia="el-GR"/>
    </w:rPr>
  </w:style>
  <w:style w:type="paragraph" w:customStyle="1" w:styleId="subscribe-wrapper">
    <w:name w:val="subscribe-wrapper"/>
    <w:basedOn w:val="Normal"/>
    <w:uiPriority w:val="99"/>
    <w:rsid w:val="00CE0D29"/>
    <w:pPr>
      <w:spacing w:before="120" w:after="120" w:line="240" w:lineRule="auto"/>
      <w:ind w:left="120" w:right="12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feed-icon">
    <w:name w:val="feed-icon"/>
    <w:basedOn w:val="Normal"/>
    <w:uiPriority w:val="99"/>
    <w:rsid w:val="00CE0D29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feed-reader-links">
    <w:name w:val="feed-reader-links"/>
    <w:basedOn w:val="Normal"/>
    <w:uiPriority w:val="99"/>
    <w:rsid w:val="00CE0D2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ubscribe-dropdown-arrow">
    <w:name w:val="subscribe-dropdown-arrow"/>
    <w:basedOn w:val="Normal"/>
    <w:uiPriority w:val="99"/>
    <w:rsid w:val="00CE0D29"/>
    <w:pPr>
      <w:spacing w:before="60" w:after="100" w:afterAutospacing="1" w:line="240" w:lineRule="auto"/>
      <w:ind w:right="9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videobar-status">
    <w:name w:val="videobar-status"/>
    <w:basedOn w:val="Normal"/>
    <w:uiPriority w:val="99"/>
    <w:rsid w:val="00CE0D29"/>
    <w:pPr>
      <w:spacing w:before="150" w:after="150" w:line="240" w:lineRule="auto"/>
      <w:ind w:left="150" w:right="150"/>
    </w:pPr>
    <w:rPr>
      <w:rFonts w:ascii="Times New Roman" w:eastAsia="Times New Roman" w:hAnsi="Times New Roman"/>
      <w:color w:val="676767"/>
      <w:sz w:val="17"/>
      <w:szCs w:val="17"/>
      <w:lang w:eastAsia="el-GR"/>
    </w:rPr>
  </w:style>
  <w:style w:type="paragraph" w:customStyle="1" w:styleId="videobar-container">
    <w:name w:val="videobar-container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customStyle="1" w:styleId="wikipedia-search-wiki-link">
    <w:name w:val="wikipedia-search-wiki-link"/>
    <w:basedOn w:val="Normal"/>
    <w:uiPriority w:val="99"/>
    <w:rsid w:val="00CE0D2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wikipedia-search-input">
    <w:name w:val="wikipedia-search-input"/>
    <w:basedOn w:val="Normal"/>
    <w:uiPriority w:val="99"/>
    <w:rsid w:val="00CE0D29"/>
    <w:pPr>
      <w:pBdr>
        <w:top w:val="single" w:sz="6" w:space="0" w:color="C0C0C0"/>
        <w:left w:val="single" w:sz="6" w:space="3" w:color="D9D9D9"/>
        <w:bottom w:val="single" w:sz="6" w:space="0" w:color="D9D9D9"/>
        <w:right w:val="single" w:sz="6" w:space="0" w:color="D9D9D9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wikipedia-search-form">
    <w:name w:val="wikipedia-search-form"/>
    <w:basedOn w:val="Normal"/>
    <w:uiPriority w:val="99"/>
    <w:rsid w:val="00CE0D2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wikipedia-search-results-header">
    <w:name w:val="wikipedia-search-results-header"/>
    <w:basedOn w:val="Normal"/>
    <w:uiPriority w:val="99"/>
    <w:rsid w:val="00CE0D29"/>
    <w:pPr>
      <w:pBdr>
        <w:bottom w:val="single" w:sz="6" w:space="0" w:color="EBEBEB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vanish/>
      <w:sz w:val="24"/>
      <w:szCs w:val="24"/>
      <w:lang w:eastAsia="el-GR"/>
    </w:rPr>
  </w:style>
  <w:style w:type="paragraph" w:customStyle="1" w:styleId="wikipedia-search-button">
    <w:name w:val="wikipedia-search-button"/>
    <w:basedOn w:val="Normal"/>
    <w:uiPriority w:val="99"/>
    <w:rsid w:val="00CE0D29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el-GR"/>
    </w:rPr>
  </w:style>
  <w:style w:type="paragraph" w:customStyle="1" w:styleId="wikipedia-search-results">
    <w:name w:val="wikipedia-search-results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DD4B39"/>
      <w:sz w:val="24"/>
      <w:szCs w:val="24"/>
      <w:lang w:eastAsia="el-GR"/>
    </w:rPr>
  </w:style>
  <w:style w:type="paragraph" w:customStyle="1" w:styleId="wikipedia-search-main-container">
    <w:name w:val="wikipedia-search-main-container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wikipedia-search-bar">
    <w:name w:val="wikipedia-search-bar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wikipedia-icon">
    <w:name w:val="wikipedia-icon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wikipedia-input-box">
    <w:name w:val="wikipedia-input-box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control">
    <w:name w:val="item-control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widget-item-control">
    <w:name w:val="widget-item-control"/>
    <w:basedOn w:val="Normal"/>
    <w:uiPriority w:val="99"/>
    <w:rsid w:val="00CE0D29"/>
    <w:pPr>
      <w:spacing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ost">
    <w:name w:val="post"/>
    <w:basedOn w:val="Normal"/>
    <w:uiPriority w:val="99"/>
    <w:rsid w:val="00CE0D29"/>
    <w:pPr>
      <w:pBdr>
        <w:bottom w:val="dotted" w:sz="6" w:space="18" w:color="446688"/>
      </w:pBdr>
      <w:spacing w:before="120" w:after="36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ost-body">
    <w:name w:val="post-body"/>
    <w:basedOn w:val="Normal"/>
    <w:uiPriority w:val="99"/>
    <w:rsid w:val="00CE0D29"/>
    <w:pPr>
      <w:spacing w:after="180" w:line="384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ost-footer">
    <w:name w:val="post-footer"/>
    <w:basedOn w:val="Normal"/>
    <w:uiPriority w:val="99"/>
    <w:rsid w:val="00CE0D29"/>
    <w:pPr>
      <w:spacing w:before="180" w:after="180" w:line="336" w:lineRule="atLeast"/>
    </w:pPr>
    <w:rPr>
      <w:rFonts w:ascii="Trebuchet MS" w:eastAsia="Times New Roman" w:hAnsi="Trebuchet MS"/>
      <w:caps/>
      <w:color w:val="557799"/>
      <w:spacing w:val="24"/>
      <w:sz w:val="19"/>
      <w:szCs w:val="19"/>
      <w:lang w:eastAsia="el-GR"/>
    </w:rPr>
  </w:style>
  <w:style w:type="paragraph" w:customStyle="1" w:styleId="deleted-comment">
    <w:name w:val="deleted-comment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808080"/>
      <w:sz w:val="24"/>
      <w:szCs w:val="24"/>
      <w:lang w:eastAsia="el-GR"/>
    </w:rPr>
  </w:style>
  <w:style w:type="paragraph" w:customStyle="1" w:styleId="feed-links">
    <w:name w:val="feed-links"/>
    <w:basedOn w:val="Normal"/>
    <w:uiPriority w:val="99"/>
    <w:rsid w:val="00CE0D29"/>
    <w:pPr>
      <w:spacing w:before="100" w:beforeAutospacing="1" w:after="100" w:afterAutospacing="1" w:line="60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idebar">
    <w:name w:val="sidebar"/>
    <w:basedOn w:val="Normal"/>
    <w:uiPriority w:val="99"/>
    <w:rsid w:val="00CE0D29"/>
    <w:pPr>
      <w:spacing w:before="100" w:beforeAutospacing="1" w:after="100" w:afterAutospacing="1" w:line="360" w:lineRule="atLeast"/>
    </w:pPr>
    <w:rPr>
      <w:rFonts w:ascii="Times New Roman" w:eastAsia="Times New Roman" w:hAnsi="Times New Roman"/>
      <w:color w:val="CCCCCC"/>
      <w:sz w:val="24"/>
      <w:szCs w:val="24"/>
      <w:lang w:eastAsia="el-GR"/>
    </w:rPr>
  </w:style>
  <w:style w:type="paragraph" w:customStyle="1" w:styleId="profile-link">
    <w:name w:val="profile-link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rebuchet MS" w:eastAsia="Times New Roman" w:hAnsi="Trebuchet MS"/>
      <w:caps/>
      <w:spacing w:val="24"/>
      <w:sz w:val="19"/>
      <w:szCs w:val="19"/>
      <w:lang w:eastAsia="el-GR"/>
    </w:rPr>
  </w:style>
  <w:style w:type="paragraph" w:customStyle="1" w:styleId="gc-bubbledefault">
    <w:name w:val="gc-bubbledefault"/>
    <w:basedOn w:val="Normal"/>
    <w:uiPriority w:val="99"/>
    <w:rsid w:val="00CE0D2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c-reset">
    <w:name w:val="gc-reset"/>
    <w:basedOn w:val="Normal"/>
    <w:uiPriority w:val="99"/>
    <w:rsid w:val="00CE0D2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vertshim">
    <w:name w:val="pls-vertshim"/>
    <w:basedOn w:val="Normal"/>
    <w:uiPriority w:val="99"/>
    <w:rsid w:val="00CE0D29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vertshimleft">
    <w:name w:val="pls-vertshimleft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vertshimright">
    <w:name w:val="pls-vertshimright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contentwrap">
    <w:name w:val="pls-contentwrap"/>
    <w:basedOn w:val="Normal"/>
    <w:uiPriority w:val="99"/>
    <w:rsid w:val="00CE0D29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contentleft">
    <w:name w:val="pls-contentleft"/>
    <w:basedOn w:val="Normal"/>
    <w:uiPriority w:val="99"/>
    <w:rsid w:val="00CE0D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dropright">
    <w:name w:val="pls-dropright"/>
    <w:basedOn w:val="Normal"/>
    <w:uiPriority w:val="99"/>
    <w:rsid w:val="00CE0D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vert">
    <w:name w:val="pls-vert"/>
    <w:basedOn w:val="Normal"/>
    <w:uiPriority w:val="99"/>
    <w:rsid w:val="00CE0D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tailleft">
    <w:name w:val="pls-tailleft"/>
    <w:basedOn w:val="Normal"/>
    <w:uiPriority w:val="99"/>
    <w:rsid w:val="00CE0D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dropbl">
    <w:name w:val="pls-dropbl"/>
    <w:basedOn w:val="Normal"/>
    <w:uiPriority w:val="99"/>
    <w:rsid w:val="00CE0D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dropbottom">
    <w:name w:val="pls-dropbottom"/>
    <w:basedOn w:val="Normal"/>
    <w:uiPriority w:val="99"/>
    <w:rsid w:val="00CE0D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topleft">
    <w:name w:val="pls-topleft"/>
    <w:basedOn w:val="Normal"/>
    <w:uiPriority w:val="99"/>
    <w:rsid w:val="00CE0D29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topright">
    <w:name w:val="pls-topright"/>
    <w:basedOn w:val="Normal"/>
    <w:uiPriority w:val="99"/>
    <w:rsid w:val="00CE0D29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bottomleft">
    <w:name w:val="pls-bottomleft"/>
    <w:basedOn w:val="Normal"/>
    <w:uiPriority w:val="99"/>
    <w:rsid w:val="00CE0D29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bottomright">
    <w:name w:val="pls-bottomright"/>
    <w:basedOn w:val="Normal"/>
    <w:uiPriority w:val="99"/>
    <w:rsid w:val="00CE0D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tailtop">
    <w:name w:val="pls-tailtop"/>
    <w:basedOn w:val="Normal"/>
    <w:uiPriority w:val="99"/>
    <w:rsid w:val="00CE0D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tailright">
    <w:name w:val="pls-tailright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tailbottom">
    <w:name w:val="pls-tailbottom"/>
    <w:basedOn w:val="Normal"/>
    <w:uiPriority w:val="99"/>
    <w:rsid w:val="00CE0D29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droptr">
    <w:name w:val="pls-droptr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dropbr">
    <w:name w:val="pls-dropbr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ubbledroptr">
    <w:name w:val="bubbledroptr"/>
    <w:basedOn w:val="Normal"/>
    <w:uiPriority w:val="99"/>
    <w:rsid w:val="00CE0D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spinner">
    <w:name w:val="pls-spinner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llapseable">
    <w:name w:val="collapseable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s-content">
    <w:name w:val="comments-content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s-replybox">
    <w:name w:val="comments-replybox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replybox-single">
    <w:name w:val="comment-replybox-single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replybox-thread">
    <w:name w:val="comment-replybox-thread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avatar-image-container">
    <w:name w:val="avatar-image-container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block">
    <w:name w:val="comment-block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-content">
    <w:name w:val="blog-content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-title">
    <w:name w:val="blog-title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-icon">
    <w:name w:val="blog-icon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content">
    <w:name w:val="item-content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thumbnail">
    <w:name w:val="item-thumbnail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time">
    <w:name w:val="item-time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how-option">
    <w:name w:val="show-option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title">
    <w:name w:val="item-title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unter-wrapper">
    <w:name w:val="counter-wrapper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raph-counter-wrapper">
    <w:name w:val="graph-counter-wrapper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digit">
    <w:name w:val="digit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ind-plate">
    <w:name w:val="blind-plate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oog-te-combo">
    <w:name w:val="goog-te-combo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widget">
    <w:name w:val="widget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">
    <w:name w:val="blog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nline-thread">
    <w:name w:val="inline-thread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thread">
    <w:name w:val="comment-thread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replies">
    <w:name w:val="comment-replies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">
    <w:name w:val="comment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user">
    <w:name w:val="user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datetime">
    <w:name w:val="datetime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header">
    <w:name w:val="comment-header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content">
    <w:name w:val="comment-content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loadmore">
    <w:name w:val="loadmore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hread-arrow">
    <w:name w:val="thread-arrow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follow-by-email-address">
    <w:name w:val="follow-by-email-address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follow-by-email-submit">
    <w:name w:val="follow-by-email-submit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ayergsvb">
    <w:name w:val="player_gsvb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oggle">
    <w:name w:val="toggle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oggle-open">
    <w:name w:val="toggle-open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results">
    <w:name w:val="gsc-results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resultsheader">
    <w:name w:val="gsc-resultsheader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tabsarea">
    <w:name w:val="gsc-tabsarea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tabheader">
    <w:name w:val="gsc-tabheader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resultsbox-visible">
    <w:name w:val="gsc-resultsbox-visible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relativepublisheddate">
    <w:name w:val="gs-relativepublisheddate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publisheddate">
    <w:name w:val="gs-publisheddate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description">
    <w:name w:val="description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author">
    <w:name w:val="comment-author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body">
    <w:name w:val="comment-body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footer">
    <w:name w:val="comment-footer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title">
    <w:name w:val="gs-title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trailing-more-results">
    <w:name w:val="gsc-trailing-more-results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visibleurl">
    <w:name w:val="gs-visibleurl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snippet">
    <w:name w:val="gs-snippet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b-buzz">
    <w:name w:val="sb-buzz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bubbletop">
    <w:name w:val="pls-bubbletop"/>
    <w:basedOn w:val="Normal"/>
    <w:uiPriority w:val="99"/>
    <w:rsid w:val="00CE0D29"/>
    <w:pPr>
      <w:pBdr>
        <w:bottom w:val="single" w:sz="6" w:space="0" w:color="CCCCCC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toptail">
    <w:name w:val="pls-toptail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character" w:customStyle="1" w:styleId="inner">
    <w:name w:val="inner"/>
    <w:basedOn w:val="DefaultParagraphFont"/>
    <w:uiPriority w:val="99"/>
    <w:rsid w:val="00CE0D29"/>
    <w:rPr>
      <w:rFonts w:cs="Times New Roman"/>
    </w:rPr>
  </w:style>
  <w:style w:type="paragraph" w:customStyle="1" w:styleId="toggle1">
    <w:name w:val="toggle1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customStyle="1" w:styleId="toggle-open1">
    <w:name w:val="toggle-open1"/>
    <w:basedOn w:val="Normal"/>
    <w:uiPriority w:val="99"/>
    <w:rsid w:val="00CE0D29"/>
    <w:pPr>
      <w:spacing w:before="100" w:beforeAutospacing="1" w:after="100" w:afterAutospacing="1" w:line="144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acklink-toggle-zippy1">
    <w:name w:val="backlink-toggle-zippy1"/>
    <w:basedOn w:val="Normal"/>
    <w:uiPriority w:val="99"/>
    <w:rsid w:val="00CE0D29"/>
    <w:pPr>
      <w:spacing w:before="100" w:beforeAutospacing="1" w:after="100" w:afterAutospacing="1" w:line="240" w:lineRule="auto"/>
      <w:ind w:right="24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llapseable1">
    <w:name w:val="collapseable1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blogger-comment-icon1">
    <w:name w:val="blogger-comment-icon1"/>
    <w:basedOn w:val="Normal"/>
    <w:uiPriority w:val="99"/>
    <w:rsid w:val="00CE0D29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openid-comment-icon1">
    <w:name w:val="openid-comment-icon1"/>
    <w:basedOn w:val="Normal"/>
    <w:uiPriority w:val="99"/>
    <w:rsid w:val="00CE0D29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anon-comment-icon1">
    <w:name w:val="anon-comment-icon1"/>
    <w:basedOn w:val="Normal"/>
    <w:uiPriority w:val="99"/>
    <w:rsid w:val="00CE0D29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avatar-image-container1">
    <w:name w:val="avatar-image-container1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s-content1">
    <w:name w:val="comments-content1"/>
    <w:basedOn w:val="Normal"/>
    <w:uiPriority w:val="99"/>
    <w:rsid w:val="00CE0D29"/>
    <w:pPr>
      <w:spacing w:before="100" w:beforeAutospacing="1" w:after="24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nline-thread1">
    <w:name w:val="inline-thread1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thread1">
    <w:name w:val="comment-thread1"/>
    <w:basedOn w:val="Normal"/>
    <w:uiPriority w:val="99"/>
    <w:rsid w:val="00CE0D29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replies1">
    <w:name w:val="comment-replies1"/>
    <w:basedOn w:val="Normal"/>
    <w:uiPriority w:val="99"/>
    <w:rsid w:val="00CE0D29"/>
    <w:pPr>
      <w:spacing w:before="240" w:after="100" w:afterAutospacing="1" w:line="240" w:lineRule="auto"/>
      <w:ind w:left="54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1">
    <w:name w:val="comment1"/>
    <w:basedOn w:val="Normal"/>
    <w:uiPriority w:val="99"/>
    <w:rsid w:val="00CE0D29"/>
    <w:pPr>
      <w:spacing w:before="100" w:beforeAutospacing="1" w:after="24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user1">
    <w:name w:val="user1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paragraph" w:customStyle="1" w:styleId="datetime1">
    <w:name w:val="datetime1"/>
    <w:basedOn w:val="Normal"/>
    <w:uiPriority w:val="99"/>
    <w:rsid w:val="00CE0D29"/>
    <w:pPr>
      <w:spacing w:before="100" w:beforeAutospacing="1" w:after="100" w:afterAutospacing="1" w:line="240" w:lineRule="auto"/>
      <w:ind w:left="9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header1">
    <w:name w:val="comment-header1"/>
    <w:basedOn w:val="Normal"/>
    <w:uiPriority w:val="99"/>
    <w:rsid w:val="00CE0D2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content1">
    <w:name w:val="comment-content1"/>
    <w:basedOn w:val="Normal"/>
    <w:uiPriority w:val="99"/>
    <w:rsid w:val="00CE0D29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s-replybox1">
    <w:name w:val="comments-replybox1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replybox-single1">
    <w:name w:val="comment-replybox-single1"/>
    <w:basedOn w:val="Normal"/>
    <w:uiPriority w:val="99"/>
    <w:rsid w:val="00CE0D29"/>
    <w:pPr>
      <w:spacing w:before="75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replybox-thread1">
    <w:name w:val="comment-replybox-thread1"/>
    <w:basedOn w:val="Normal"/>
    <w:uiPriority w:val="99"/>
    <w:rsid w:val="00CE0D29"/>
    <w:pPr>
      <w:spacing w:before="75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loadmore1">
    <w:name w:val="loadmore1"/>
    <w:basedOn w:val="Normal"/>
    <w:uiPriority w:val="99"/>
    <w:rsid w:val="00CE0D29"/>
    <w:pPr>
      <w:spacing w:before="720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hread-arrow1">
    <w:name w:val="thread-arrow1"/>
    <w:basedOn w:val="Normal"/>
    <w:uiPriority w:val="99"/>
    <w:rsid w:val="00CE0D29"/>
    <w:pPr>
      <w:spacing w:before="72" w:after="72" w:line="240" w:lineRule="auto"/>
      <w:ind w:left="72" w:right="72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hread-arrow2">
    <w:name w:val="thread-arrow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hread-arrow3">
    <w:name w:val="thread-arrow3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avatar-image-container2">
    <w:name w:val="avatar-image-container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block1">
    <w:name w:val="comment-block1"/>
    <w:basedOn w:val="Normal"/>
    <w:uiPriority w:val="99"/>
    <w:rsid w:val="00CE0D29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oog-custom-button-outer-box1">
    <w:name w:val="goog-custom-button-outer-box1"/>
    <w:basedOn w:val="Normal"/>
    <w:uiPriority w:val="99"/>
    <w:rsid w:val="00CE0D29"/>
    <w:pPr>
      <w:pBdr>
        <w:top w:val="single" w:sz="6" w:space="0" w:color="CCCCCC"/>
        <w:left w:val="single" w:sz="2" w:space="0" w:color="CCCCCC"/>
        <w:bottom w:val="single" w:sz="6" w:space="0" w:color="CCCCCC"/>
        <w:right w:val="single" w:sz="2" w:space="0" w:color="CCCCCC"/>
      </w:pBdr>
      <w:spacing w:after="0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oog-custom-button-inner-box1">
    <w:name w:val="goog-custom-button-inner-box1"/>
    <w:basedOn w:val="Normal"/>
    <w:uiPriority w:val="99"/>
    <w:rsid w:val="00CE0D29"/>
    <w:pPr>
      <w:pBdr>
        <w:top w:val="single" w:sz="2" w:space="2" w:color="CCCCCC"/>
        <w:left w:val="single" w:sz="6" w:space="3" w:color="CCCCCC"/>
        <w:bottom w:val="single" w:sz="2" w:space="2" w:color="CCCCCC"/>
        <w:right w:val="single" w:sz="6" w:space="3" w:color="CCCCCC"/>
      </w:pBdr>
      <w:spacing w:after="0" w:line="240" w:lineRule="auto"/>
      <w:ind w:left="-15" w:right="-15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-content1">
    <w:name w:val="blog-content1"/>
    <w:basedOn w:val="Normal"/>
    <w:uiPriority w:val="99"/>
    <w:rsid w:val="00CE0D29"/>
    <w:pPr>
      <w:spacing w:after="75" w:line="240" w:lineRule="auto"/>
      <w:ind w:left="7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-title1">
    <w:name w:val="blog-title1"/>
    <w:basedOn w:val="Normal"/>
    <w:uiPriority w:val="99"/>
    <w:rsid w:val="00CE0D29"/>
    <w:pPr>
      <w:spacing w:before="30" w:after="0" w:line="240" w:lineRule="atLeast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paragraph" w:customStyle="1" w:styleId="blog-icon1">
    <w:name w:val="blog-icon1"/>
    <w:basedOn w:val="Normal"/>
    <w:uiPriority w:val="99"/>
    <w:rsid w:val="00CE0D29"/>
    <w:pPr>
      <w:spacing w:before="30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content1">
    <w:name w:val="item-content1"/>
    <w:basedOn w:val="Normal"/>
    <w:uiPriority w:val="99"/>
    <w:rsid w:val="00CE0D29"/>
    <w:pPr>
      <w:spacing w:before="100" w:beforeAutospacing="1" w:after="100" w:afterAutospacing="1" w:line="312" w:lineRule="atLeast"/>
    </w:pPr>
    <w:rPr>
      <w:rFonts w:ascii="Times New Roman" w:eastAsia="Times New Roman" w:hAnsi="Times New Roman"/>
      <w:sz w:val="23"/>
      <w:szCs w:val="23"/>
      <w:lang w:eastAsia="el-GR"/>
    </w:rPr>
  </w:style>
  <w:style w:type="paragraph" w:customStyle="1" w:styleId="item-thumbnail1">
    <w:name w:val="item-thumbnail1"/>
    <w:basedOn w:val="Normal"/>
    <w:uiPriority w:val="99"/>
    <w:rsid w:val="00CE0D29"/>
    <w:pPr>
      <w:spacing w:before="30" w:after="75" w:line="240" w:lineRule="auto"/>
      <w:ind w:right="7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time1">
    <w:name w:val="item-time1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3"/>
      <w:szCs w:val="23"/>
      <w:lang w:eastAsia="el-GR"/>
    </w:rPr>
  </w:style>
  <w:style w:type="paragraph" w:customStyle="1" w:styleId="show-option1">
    <w:name w:val="show-option1"/>
    <w:basedOn w:val="Normal"/>
    <w:uiPriority w:val="99"/>
    <w:rsid w:val="00CE0D2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8"/>
      <w:szCs w:val="18"/>
      <w:lang w:eastAsia="el-GR"/>
    </w:rPr>
  </w:style>
  <w:style w:type="paragraph" w:customStyle="1" w:styleId="gsc-results1">
    <w:name w:val="gsc-results1"/>
    <w:basedOn w:val="Normal"/>
    <w:uiPriority w:val="99"/>
    <w:rsid w:val="00CE0D29"/>
    <w:pPr>
      <w:pBdr>
        <w:top w:val="single" w:sz="6" w:space="12" w:color="auto"/>
        <w:left w:val="single" w:sz="6" w:space="12" w:color="auto"/>
        <w:bottom w:val="single" w:sz="6" w:space="0" w:color="auto"/>
        <w:right w:val="single" w:sz="6" w:space="12" w:color="auto"/>
      </w:pBdr>
      <w:spacing w:after="48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resultsheader1">
    <w:name w:val="gsc-resultsheader1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gsc-tabsarea1">
    <w:name w:val="gsc-tabsarea1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tabheader1">
    <w:name w:val="gsc-tabheader1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resultsbox-visible1">
    <w:name w:val="gsc-resultsbox-visible1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title1">
    <w:name w:val="gs-title1"/>
    <w:basedOn w:val="Normal"/>
    <w:uiPriority w:val="99"/>
    <w:rsid w:val="00CE0D29"/>
    <w:pPr>
      <w:spacing w:before="100" w:beforeAutospacing="1" w:after="100" w:afterAutospacing="1" w:line="36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trailing-more-results1">
    <w:name w:val="gsc-trailing-more-results1"/>
    <w:basedOn w:val="Normal"/>
    <w:uiPriority w:val="99"/>
    <w:rsid w:val="00CE0D29"/>
    <w:pPr>
      <w:spacing w:before="100" w:beforeAutospacing="1" w:after="100" w:afterAutospacing="1" w:line="36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relativepublisheddate1">
    <w:name w:val="gs-relativepublisheddate1"/>
    <w:basedOn w:val="Normal"/>
    <w:uiPriority w:val="99"/>
    <w:rsid w:val="00CE0D29"/>
    <w:pPr>
      <w:spacing w:before="100" w:beforeAutospacing="1" w:after="100" w:afterAutospacing="1" w:line="312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publisheddate1">
    <w:name w:val="gs-publisheddate1"/>
    <w:basedOn w:val="Normal"/>
    <w:uiPriority w:val="99"/>
    <w:rsid w:val="00CE0D29"/>
    <w:pPr>
      <w:spacing w:before="100" w:beforeAutospacing="1" w:after="100" w:afterAutospacing="1" w:line="312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visibleurl1">
    <w:name w:val="gs-visibleurl1"/>
    <w:basedOn w:val="Normal"/>
    <w:uiPriority w:val="99"/>
    <w:rsid w:val="00CE0D29"/>
    <w:pPr>
      <w:spacing w:before="100" w:beforeAutospacing="1" w:after="100" w:afterAutospacing="1" w:line="312" w:lineRule="atLeast"/>
    </w:pPr>
    <w:rPr>
      <w:rFonts w:ascii="Times New Roman" w:eastAsia="Times New Roman" w:hAnsi="Times New Roman"/>
      <w:sz w:val="23"/>
      <w:szCs w:val="23"/>
      <w:lang w:eastAsia="el-GR"/>
    </w:rPr>
  </w:style>
  <w:style w:type="paragraph" w:customStyle="1" w:styleId="gs-snippet1">
    <w:name w:val="gs-snippet1"/>
    <w:basedOn w:val="Normal"/>
    <w:uiPriority w:val="99"/>
    <w:rsid w:val="00CE0D29"/>
    <w:pPr>
      <w:spacing w:before="60" w:after="60" w:line="288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snippet2">
    <w:name w:val="gs-snippet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el-GR"/>
    </w:rPr>
  </w:style>
  <w:style w:type="paragraph" w:customStyle="1" w:styleId="gs-snippet3">
    <w:name w:val="gs-snippet3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el-GR"/>
    </w:rPr>
  </w:style>
  <w:style w:type="paragraph" w:customStyle="1" w:styleId="follow-by-email-address1">
    <w:name w:val="follow-by-email-address1"/>
    <w:basedOn w:val="Normal"/>
    <w:uiPriority w:val="99"/>
    <w:rsid w:val="00CE0D29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el-GR"/>
    </w:rPr>
  </w:style>
  <w:style w:type="paragraph" w:customStyle="1" w:styleId="follow-by-email-submit1">
    <w:name w:val="follow-by-email-submit1"/>
    <w:basedOn w:val="Normal"/>
    <w:uiPriority w:val="99"/>
    <w:rsid w:val="00CE0D29"/>
    <w:pPr>
      <w:shd w:val="clear" w:color="auto" w:fill="000000"/>
      <w:spacing w:after="0" w:line="240" w:lineRule="auto"/>
      <w:ind w:left="120"/>
    </w:pPr>
    <w:rPr>
      <w:rFonts w:ascii="Times New Roman" w:eastAsia="Times New Roman" w:hAnsi="Times New Roman"/>
      <w:color w:val="FFFFFF"/>
      <w:sz w:val="20"/>
      <w:szCs w:val="20"/>
      <w:lang w:eastAsia="el-GR"/>
    </w:rPr>
  </w:style>
  <w:style w:type="paragraph" w:customStyle="1" w:styleId="widget-item-control1">
    <w:name w:val="widget-item-control1"/>
    <w:basedOn w:val="Normal"/>
    <w:uiPriority w:val="99"/>
    <w:rsid w:val="00CE0D29"/>
    <w:pPr>
      <w:spacing w:before="75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thumbnail2">
    <w:name w:val="item-thumbnail2"/>
    <w:basedOn w:val="Normal"/>
    <w:uiPriority w:val="99"/>
    <w:rsid w:val="00CE0D29"/>
    <w:pPr>
      <w:spacing w:after="75" w:line="240" w:lineRule="auto"/>
      <w:ind w:right="7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title1">
    <w:name w:val="item-title1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unter-wrapper1">
    <w:name w:val="counter-wrapper1"/>
    <w:basedOn w:val="Normal"/>
    <w:uiPriority w:val="99"/>
    <w:rsid w:val="00CE0D29"/>
    <w:pPr>
      <w:spacing w:before="100" w:beforeAutospacing="1" w:after="100" w:afterAutospacing="1" w:line="450" w:lineRule="atLeast"/>
      <w:textAlignment w:val="top"/>
    </w:pPr>
    <w:rPr>
      <w:rFonts w:ascii="Times New Roman" w:eastAsia="Times New Roman" w:hAnsi="Times New Roman"/>
      <w:b/>
      <w:bCs/>
      <w:sz w:val="36"/>
      <w:szCs w:val="36"/>
      <w:lang w:eastAsia="el-GR"/>
    </w:rPr>
  </w:style>
  <w:style w:type="paragraph" w:customStyle="1" w:styleId="graph-counter-wrapper1">
    <w:name w:val="graph-counter-wrapper1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FFFF"/>
      <w:sz w:val="24"/>
      <w:szCs w:val="24"/>
      <w:lang w:eastAsia="el-GR"/>
    </w:rPr>
  </w:style>
  <w:style w:type="paragraph" w:customStyle="1" w:styleId="digit1">
    <w:name w:val="digit1"/>
    <w:basedOn w:val="Normal"/>
    <w:uiPriority w:val="99"/>
    <w:rsid w:val="00CE0D29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420" w:lineRule="atLeast"/>
      <w:ind w:left="-15"/>
      <w:jc w:val="center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ind-plate1">
    <w:name w:val="blind-plate1"/>
    <w:basedOn w:val="Normal"/>
    <w:uiPriority w:val="99"/>
    <w:rsid w:val="00CE0D29"/>
    <w:pPr>
      <w:pBdr>
        <w:top w:val="single" w:sz="6" w:space="0" w:color="000000"/>
        <w:bottom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character" w:customStyle="1" w:styleId="inner1">
    <w:name w:val="inner1"/>
    <w:basedOn w:val="DefaultParagraphFont"/>
    <w:uiPriority w:val="99"/>
    <w:rsid w:val="00CE0D29"/>
    <w:rPr>
      <w:rFonts w:cs="Times New Roman"/>
    </w:rPr>
  </w:style>
  <w:style w:type="paragraph" w:customStyle="1" w:styleId="goog-te-combo1">
    <w:name w:val="goog-te-combo1"/>
    <w:basedOn w:val="Normal"/>
    <w:uiPriority w:val="99"/>
    <w:rsid w:val="00CE0D29"/>
    <w:pPr>
      <w:pBdr>
        <w:top w:val="single" w:sz="6" w:space="5" w:color="DCDCDC"/>
        <w:left w:val="single" w:sz="6" w:space="5" w:color="DCDCDC"/>
        <w:bottom w:val="single" w:sz="6" w:space="5" w:color="DCDCDC"/>
        <w:right w:val="single" w:sz="6" w:space="5" w:color="DCDCDC"/>
      </w:pBdr>
      <w:shd w:val="clear" w:color="auto" w:fill="F5F5F5"/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24"/>
      <w:szCs w:val="24"/>
      <w:lang w:eastAsia="el-GR"/>
    </w:rPr>
  </w:style>
  <w:style w:type="paragraph" w:customStyle="1" w:styleId="playergsvb1">
    <w:name w:val="player_gsvb1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description1">
    <w:name w:val="description1"/>
    <w:basedOn w:val="Normal"/>
    <w:uiPriority w:val="99"/>
    <w:rsid w:val="00CE0D29"/>
    <w:pPr>
      <w:spacing w:after="75" w:line="336" w:lineRule="atLeast"/>
      <w:ind w:left="75" w:right="75"/>
    </w:pPr>
    <w:rPr>
      <w:rFonts w:ascii="Trebuchet MS" w:eastAsia="Times New Roman" w:hAnsi="Trebuchet MS"/>
      <w:caps/>
      <w:color w:val="7799BB"/>
      <w:spacing w:val="48"/>
      <w:sz w:val="19"/>
      <w:szCs w:val="19"/>
      <w:lang w:eastAsia="el-GR"/>
    </w:rPr>
  </w:style>
  <w:style w:type="paragraph" w:customStyle="1" w:styleId="comment-author1">
    <w:name w:val="comment-author1"/>
    <w:basedOn w:val="Normal"/>
    <w:uiPriority w:val="99"/>
    <w:rsid w:val="00CE0D29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body1">
    <w:name w:val="comment-body1"/>
    <w:basedOn w:val="Normal"/>
    <w:uiPriority w:val="99"/>
    <w:rsid w:val="00CE0D29"/>
    <w:pPr>
      <w:spacing w:before="60"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footer1">
    <w:name w:val="comment-footer1"/>
    <w:basedOn w:val="Normal"/>
    <w:uiPriority w:val="99"/>
    <w:rsid w:val="00CE0D29"/>
    <w:pPr>
      <w:spacing w:after="480" w:line="336" w:lineRule="atLeast"/>
    </w:pPr>
    <w:rPr>
      <w:rFonts w:ascii="Times New Roman" w:eastAsia="Times New Roman" w:hAnsi="Times New Roman"/>
      <w:caps/>
      <w:spacing w:val="24"/>
      <w:sz w:val="24"/>
      <w:szCs w:val="24"/>
      <w:lang w:eastAsia="el-GR"/>
    </w:rPr>
  </w:style>
  <w:style w:type="paragraph" w:customStyle="1" w:styleId="widget1">
    <w:name w:val="widget1"/>
    <w:basedOn w:val="Normal"/>
    <w:uiPriority w:val="99"/>
    <w:rsid w:val="00CE0D29"/>
    <w:pPr>
      <w:pBdr>
        <w:bottom w:val="dotted" w:sz="6" w:space="18" w:color="446688"/>
      </w:pBdr>
      <w:spacing w:after="36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widget2">
    <w:name w:val="widget2"/>
    <w:basedOn w:val="Normal"/>
    <w:uiPriority w:val="99"/>
    <w:rsid w:val="00CE0D29"/>
    <w:pPr>
      <w:pBdr>
        <w:bottom w:val="dotted" w:sz="6" w:space="18" w:color="446688"/>
      </w:pBdr>
      <w:spacing w:after="36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1">
    <w:name w:val="blog1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vertshim1">
    <w:name w:val="pls-vertshim1"/>
    <w:basedOn w:val="Normal"/>
    <w:uiPriority w:val="99"/>
    <w:rsid w:val="00CE0D29"/>
    <w:pPr>
      <w:shd w:val="clear" w:color="auto" w:fill="F5F5F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vertshim2">
    <w:name w:val="pls-vertshim2"/>
    <w:basedOn w:val="Normal"/>
    <w:uiPriority w:val="99"/>
    <w:rsid w:val="00CE0D29"/>
    <w:pPr>
      <w:shd w:val="clear" w:color="auto" w:fill="FFF3C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dropbr1">
    <w:name w:val="pls-dropbr1"/>
    <w:basedOn w:val="Normal"/>
    <w:uiPriority w:val="99"/>
    <w:rsid w:val="00CE0D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tailbottom1">
    <w:name w:val="pls-tailbottom1"/>
    <w:basedOn w:val="Normal"/>
    <w:uiPriority w:val="99"/>
    <w:rsid w:val="00CE0D29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tailtop1">
    <w:name w:val="pls-tailtop1"/>
    <w:basedOn w:val="Normal"/>
    <w:uiPriority w:val="99"/>
    <w:rsid w:val="00CE0D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tailright1">
    <w:name w:val="pls-tailright1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tailleft1">
    <w:name w:val="pls-tailleft1"/>
    <w:basedOn w:val="Normal"/>
    <w:uiPriority w:val="99"/>
    <w:rsid w:val="00CE0D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droptr1">
    <w:name w:val="pls-droptr1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dropbr2">
    <w:name w:val="pls-dropbr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dropbl1">
    <w:name w:val="pls-dropbl1"/>
    <w:basedOn w:val="Normal"/>
    <w:uiPriority w:val="99"/>
    <w:rsid w:val="00CE0D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character" w:styleId="FootnoteReference">
    <w:name w:val="footnote reference"/>
    <w:basedOn w:val="DefaultParagraphFont"/>
    <w:uiPriority w:val="99"/>
    <w:semiHidden/>
    <w:rsid w:val="00CE0D29"/>
    <w:rPr>
      <w:rFonts w:cs="Times New Roman"/>
    </w:rPr>
  </w:style>
  <w:style w:type="paragraph" w:customStyle="1" w:styleId="toggle2">
    <w:name w:val="toggle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customStyle="1" w:styleId="toggle-open2">
    <w:name w:val="toggle-open2"/>
    <w:basedOn w:val="Normal"/>
    <w:uiPriority w:val="99"/>
    <w:rsid w:val="00CE0D29"/>
    <w:pPr>
      <w:spacing w:before="100" w:beforeAutospacing="1" w:after="100" w:afterAutospacing="1" w:line="144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acklink-toggle-zippy2">
    <w:name w:val="backlink-toggle-zippy2"/>
    <w:basedOn w:val="Normal"/>
    <w:uiPriority w:val="99"/>
    <w:rsid w:val="00CE0D29"/>
    <w:pPr>
      <w:spacing w:before="100" w:beforeAutospacing="1" w:after="100" w:afterAutospacing="1" w:line="240" w:lineRule="auto"/>
      <w:ind w:right="24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llapseable2">
    <w:name w:val="collapseable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blogger-comment-icon2">
    <w:name w:val="blogger-comment-icon2"/>
    <w:basedOn w:val="Normal"/>
    <w:uiPriority w:val="99"/>
    <w:rsid w:val="00CE0D29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openid-comment-icon2">
    <w:name w:val="openid-comment-icon2"/>
    <w:basedOn w:val="Normal"/>
    <w:uiPriority w:val="99"/>
    <w:rsid w:val="00CE0D29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anon-comment-icon2">
    <w:name w:val="anon-comment-icon2"/>
    <w:basedOn w:val="Normal"/>
    <w:uiPriority w:val="99"/>
    <w:rsid w:val="00CE0D29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avatar-image-container3">
    <w:name w:val="avatar-image-container3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s-content2">
    <w:name w:val="comments-content2"/>
    <w:basedOn w:val="Normal"/>
    <w:uiPriority w:val="99"/>
    <w:rsid w:val="00CE0D29"/>
    <w:pPr>
      <w:spacing w:before="100" w:beforeAutospacing="1" w:after="24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nline-thread2">
    <w:name w:val="inline-thread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thread2">
    <w:name w:val="comment-thread2"/>
    <w:basedOn w:val="Normal"/>
    <w:uiPriority w:val="99"/>
    <w:rsid w:val="00CE0D29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replies2">
    <w:name w:val="comment-replies2"/>
    <w:basedOn w:val="Normal"/>
    <w:uiPriority w:val="99"/>
    <w:rsid w:val="00CE0D29"/>
    <w:pPr>
      <w:spacing w:before="240" w:after="100" w:afterAutospacing="1" w:line="240" w:lineRule="auto"/>
      <w:ind w:left="54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2">
    <w:name w:val="comment2"/>
    <w:basedOn w:val="Normal"/>
    <w:uiPriority w:val="99"/>
    <w:rsid w:val="00CE0D29"/>
    <w:pPr>
      <w:spacing w:before="100" w:beforeAutospacing="1" w:after="24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user2">
    <w:name w:val="user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paragraph" w:customStyle="1" w:styleId="datetime2">
    <w:name w:val="datetime2"/>
    <w:basedOn w:val="Normal"/>
    <w:uiPriority w:val="99"/>
    <w:rsid w:val="00CE0D29"/>
    <w:pPr>
      <w:spacing w:before="100" w:beforeAutospacing="1" w:after="100" w:afterAutospacing="1" w:line="240" w:lineRule="auto"/>
      <w:ind w:left="9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header2">
    <w:name w:val="comment-header2"/>
    <w:basedOn w:val="Normal"/>
    <w:uiPriority w:val="99"/>
    <w:rsid w:val="00CE0D2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content2">
    <w:name w:val="comment-content2"/>
    <w:basedOn w:val="Normal"/>
    <w:uiPriority w:val="99"/>
    <w:rsid w:val="00CE0D29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s-replybox2">
    <w:name w:val="comments-replybox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replybox-single2">
    <w:name w:val="comment-replybox-single2"/>
    <w:basedOn w:val="Normal"/>
    <w:uiPriority w:val="99"/>
    <w:rsid w:val="00CE0D29"/>
    <w:pPr>
      <w:spacing w:before="75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replybox-thread2">
    <w:name w:val="comment-replybox-thread2"/>
    <w:basedOn w:val="Normal"/>
    <w:uiPriority w:val="99"/>
    <w:rsid w:val="00CE0D29"/>
    <w:pPr>
      <w:spacing w:before="75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loadmore2">
    <w:name w:val="loadmore2"/>
    <w:basedOn w:val="Normal"/>
    <w:uiPriority w:val="99"/>
    <w:rsid w:val="00CE0D29"/>
    <w:pPr>
      <w:spacing w:before="720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hread-arrow4">
    <w:name w:val="thread-arrow4"/>
    <w:basedOn w:val="Normal"/>
    <w:uiPriority w:val="99"/>
    <w:rsid w:val="00CE0D29"/>
    <w:pPr>
      <w:spacing w:before="72" w:after="72" w:line="240" w:lineRule="auto"/>
      <w:ind w:left="72" w:right="72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hread-arrow5">
    <w:name w:val="thread-arrow5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hread-arrow6">
    <w:name w:val="thread-arrow6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avatar-image-container4">
    <w:name w:val="avatar-image-container4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block2">
    <w:name w:val="comment-block2"/>
    <w:basedOn w:val="Normal"/>
    <w:uiPriority w:val="99"/>
    <w:rsid w:val="00CE0D29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oog-custom-button-outer-box2">
    <w:name w:val="goog-custom-button-outer-box2"/>
    <w:basedOn w:val="Normal"/>
    <w:uiPriority w:val="99"/>
    <w:rsid w:val="00CE0D29"/>
    <w:pPr>
      <w:pBdr>
        <w:top w:val="single" w:sz="6" w:space="0" w:color="CCCCCC"/>
        <w:left w:val="single" w:sz="2" w:space="0" w:color="CCCCCC"/>
        <w:bottom w:val="single" w:sz="6" w:space="0" w:color="CCCCCC"/>
        <w:right w:val="single" w:sz="2" w:space="0" w:color="CCCCCC"/>
      </w:pBdr>
      <w:spacing w:after="0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oog-custom-button-inner-box2">
    <w:name w:val="goog-custom-button-inner-box2"/>
    <w:basedOn w:val="Normal"/>
    <w:uiPriority w:val="99"/>
    <w:rsid w:val="00CE0D29"/>
    <w:pPr>
      <w:pBdr>
        <w:top w:val="single" w:sz="2" w:space="2" w:color="CCCCCC"/>
        <w:left w:val="single" w:sz="6" w:space="3" w:color="CCCCCC"/>
        <w:bottom w:val="single" w:sz="2" w:space="2" w:color="CCCCCC"/>
        <w:right w:val="single" w:sz="6" w:space="3" w:color="CCCCCC"/>
      </w:pBdr>
      <w:spacing w:after="0" w:line="240" w:lineRule="auto"/>
      <w:ind w:left="-15" w:right="-15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-content2">
    <w:name w:val="blog-content2"/>
    <w:basedOn w:val="Normal"/>
    <w:uiPriority w:val="99"/>
    <w:rsid w:val="00CE0D29"/>
    <w:pPr>
      <w:spacing w:after="75" w:line="240" w:lineRule="auto"/>
      <w:ind w:left="7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-title2">
    <w:name w:val="blog-title2"/>
    <w:basedOn w:val="Normal"/>
    <w:uiPriority w:val="99"/>
    <w:rsid w:val="00CE0D29"/>
    <w:pPr>
      <w:spacing w:before="30" w:after="0" w:line="240" w:lineRule="atLeast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paragraph" w:customStyle="1" w:styleId="blog-icon2">
    <w:name w:val="blog-icon2"/>
    <w:basedOn w:val="Normal"/>
    <w:uiPriority w:val="99"/>
    <w:rsid w:val="00CE0D29"/>
    <w:pPr>
      <w:spacing w:before="30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content2">
    <w:name w:val="item-content2"/>
    <w:basedOn w:val="Normal"/>
    <w:uiPriority w:val="99"/>
    <w:rsid w:val="00CE0D29"/>
    <w:pPr>
      <w:spacing w:before="100" w:beforeAutospacing="1" w:after="100" w:afterAutospacing="1" w:line="312" w:lineRule="atLeast"/>
    </w:pPr>
    <w:rPr>
      <w:rFonts w:ascii="Times New Roman" w:eastAsia="Times New Roman" w:hAnsi="Times New Roman"/>
      <w:sz w:val="23"/>
      <w:szCs w:val="23"/>
      <w:lang w:eastAsia="el-GR"/>
    </w:rPr>
  </w:style>
  <w:style w:type="paragraph" w:customStyle="1" w:styleId="item-thumbnail3">
    <w:name w:val="item-thumbnail3"/>
    <w:basedOn w:val="Normal"/>
    <w:uiPriority w:val="99"/>
    <w:rsid w:val="00CE0D29"/>
    <w:pPr>
      <w:spacing w:before="30" w:after="75" w:line="240" w:lineRule="auto"/>
      <w:ind w:right="7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time2">
    <w:name w:val="item-time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3"/>
      <w:szCs w:val="23"/>
      <w:lang w:eastAsia="el-GR"/>
    </w:rPr>
  </w:style>
  <w:style w:type="paragraph" w:customStyle="1" w:styleId="show-option2">
    <w:name w:val="show-option2"/>
    <w:basedOn w:val="Normal"/>
    <w:uiPriority w:val="99"/>
    <w:rsid w:val="00CE0D2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8"/>
      <w:szCs w:val="18"/>
      <w:lang w:eastAsia="el-GR"/>
    </w:rPr>
  </w:style>
  <w:style w:type="paragraph" w:customStyle="1" w:styleId="gsc-results2">
    <w:name w:val="gsc-results2"/>
    <w:basedOn w:val="Normal"/>
    <w:uiPriority w:val="99"/>
    <w:rsid w:val="00CE0D29"/>
    <w:pPr>
      <w:pBdr>
        <w:top w:val="single" w:sz="6" w:space="12" w:color="auto"/>
        <w:left w:val="single" w:sz="6" w:space="12" w:color="auto"/>
        <w:bottom w:val="single" w:sz="6" w:space="0" w:color="auto"/>
        <w:right w:val="single" w:sz="6" w:space="12" w:color="auto"/>
      </w:pBdr>
      <w:spacing w:after="48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resultsheader2">
    <w:name w:val="gsc-resultsheader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gsc-tabsarea2">
    <w:name w:val="gsc-tabsarea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tabheader2">
    <w:name w:val="gsc-tabheader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resultsbox-visible2">
    <w:name w:val="gsc-resultsbox-visible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title2">
    <w:name w:val="gs-title2"/>
    <w:basedOn w:val="Normal"/>
    <w:uiPriority w:val="99"/>
    <w:rsid w:val="00CE0D29"/>
    <w:pPr>
      <w:spacing w:before="100" w:beforeAutospacing="1" w:after="100" w:afterAutospacing="1" w:line="36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trailing-more-results2">
    <w:name w:val="gsc-trailing-more-results2"/>
    <w:basedOn w:val="Normal"/>
    <w:uiPriority w:val="99"/>
    <w:rsid w:val="00CE0D29"/>
    <w:pPr>
      <w:spacing w:before="100" w:beforeAutospacing="1" w:after="100" w:afterAutospacing="1" w:line="36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relativepublisheddate2">
    <w:name w:val="gs-relativepublisheddate2"/>
    <w:basedOn w:val="Normal"/>
    <w:uiPriority w:val="99"/>
    <w:rsid w:val="00CE0D29"/>
    <w:pPr>
      <w:spacing w:before="100" w:beforeAutospacing="1" w:after="100" w:afterAutospacing="1" w:line="312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publisheddate2">
    <w:name w:val="gs-publisheddate2"/>
    <w:basedOn w:val="Normal"/>
    <w:uiPriority w:val="99"/>
    <w:rsid w:val="00CE0D29"/>
    <w:pPr>
      <w:spacing w:before="100" w:beforeAutospacing="1" w:after="100" w:afterAutospacing="1" w:line="312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visibleurl2">
    <w:name w:val="gs-visibleurl2"/>
    <w:basedOn w:val="Normal"/>
    <w:uiPriority w:val="99"/>
    <w:rsid w:val="00CE0D29"/>
    <w:pPr>
      <w:spacing w:before="100" w:beforeAutospacing="1" w:after="100" w:afterAutospacing="1" w:line="312" w:lineRule="atLeast"/>
    </w:pPr>
    <w:rPr>
      <w:rFonts w:ascii="Times New Roman" w:eastAsia="Times New Roman" w:hAnsi="Times New Roman"/>
      <w:sz w:val="23"/>
      <w:szCs w:val="23"/>
      <w:lang w:eastAsia="el-GR"/>
    </w:rPr>
  </w:style>
  <w:style w:type="paragraph" w:customStyle="1" w:styleId="gs-snippet4">
    <w:name w:val="gs-snippet4"/>
    <w:basedOn w:val="Normal"/>
    <w:uiPriority w:val="99"/>
    <w:rsid w:val="00CE0D29"/>
    <w:pPr>
      <w:spacing w:before="60" w:after="60" w:line="288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snippet5">
    <w:name w:val="gs-snippet5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el-GR"/>
    </w:rPr>
  </w:style>
  <w:style w:type="paragraph" w:customStyle="1" w:styleId="gs-snippet6">
    <w:name w:val="gs-snippet6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el-GR"/>
    </w:rPr>
  </w:style>
  <w:style w:type="paragraph" w:customStyle="1" w:styleId="follow-by-email-address2">
    <w:name w:val="follow-by-email-address2"/>
    <w:basedOn w:val="Normal"/>
    <w:uiPriority w:val="99"/>
    <w:rsid w:val="00CE0D29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el-GR"/>
    </w:rPr>
  </w:style>
  <w:style w:type="paragraph" w:customStyle="1" w:styleId="follow-by-email-submit2">
    <w:name w:val="follow-by-email-submit2"/>
    <w:basedOn w:val="Normal"/>
    <w:uiPriority w:val="99"/>
    <w:rsid w:val="00CE0D29"/>
    <w:pPr>
      <w:shd w:val="clear" w:color="auto" w:fill="000000"/>
      <w:spacing w:after="0" w:line="240" w:lineRule="auto"/>
      <w:ind w:left="120"/>
    </w:pPr>
    <w:rPr>
      <w:rFonts w:ascii="Times New Roman" w:eastAsia="Times New Roman" w:hAnsi="Times New Roman"/>
      <w:color w:val="FFFFFF"/>
      <w:sz w:val="20"/>
      <w:szCs w:val="20"/>
      <w:lang w:eastAsia="el-GR"/>
    </w:rPr>
  </w:style>
  <w:style w:type="paragraph" w:customStyle="1" w:styleId="widget-item-control2">
    <w:name w:val="widget-item-control2"/>
    <w:basedOn w:val="Normal"/>
    <w:uiPriority w:val="99"/>
    <w:rsid w:val="00CE0D29"/>
    <w:pPr>
      <w:spacing w:before="75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thumbnail4">
    <w:name w:val="item-thumbnail4"/>
    <w:basedOn w:val="Normal"/>
    <w:uiPriority w:val="99"/>
    <w:rsid w:val="00CE0D29"/>
    <w:pPr>
      <w:spacing w:after="75" w:line="240" w:lineRule="auto"/>
      <w:ind w:right="7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title2">
    <w:name w:val="item-title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unter-wrapper2">
    <w:name w:val="counter-wrapper2"/>
    <w:basedOn w:val="Normal"/>
    <w:uiPriority w:val="99"/>
    <w:rsid w:val="00CE0D29"/>
    <w:pPr>
      <w:spacing w:before="100" w:beforeAutospacing="1" w:after="100" w:afterAutospacing="1" w:line="450" w:lineRule="atLeast"/>
      <w:textAlignment w:val="top"/>
    </w:pPr>
    <w:rPr>
      <w:rFonts w:ascii="Times New Roman" w:eastAsia="Times New Roman" w:hAnsi="Times New Roman"/>
      <w:b/>
      <w:bCs/>
      <w:sz w:val="36"/>
      <w:szCs w:val="36"/>
      <w:lang w:eastAsia="el-GR"/>
    </w:rPr>
  </w:style>
  <w:style w:type="paragraph" w:customStyle="1" w:styleId="graph-counter-wrapper2">
    <w:name w:val="graph-counter-wrapper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FFFF"/>
      <w:sz w:val="24"/>
      <w:szCs w:val="24"/>
      <w:lang w:eastAsia="el-GR"/>
    </w:rPr>
  </w:style>
  <w:style w:type="paragraph" w:customStyle="1" w:styleId="digit2">
    <w:name w:val="digit2"/>
    <w:basedOn w:val="Normal"/>
    <w:uiPriority w:val="99"/>
    <w:rsid w:val="00CE0D29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420" w:lineRule="atLeast"/>
      <w:ind w:left="-15"/>
      <w:jc w:val="center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ind-plate2">
    <w:name w:val="blind-plate2"/>
    <w:basedOn w:val="Normal"/>
    <w:uiPriority w:val="99"/>
    <w:rsid w:val="00CE0D29"/>
    <w:pPr>
      <w:pBdr>
        <w:top w:val="single" w:sz="6" w:space="0" w:color="000000"/>
        <w:bottom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character" w:customStyle="1" w:styleId="inner2">
    <w:name w:val="inner2"/>
    <w:basedOn w:val="DefaultParagraphFont"/>
    <w:uiPriority w:val="99"/>
    <w:rsid w:val="00CE0D29"/>
    <w:rPr>
      <w:rFonts w:cs="Times New Roman"/>
    </w:rPr>
  </w:style>
  <w:style w:type="paragraph" w:customStyle="1" w:styleId="goog-te-combo2">
    <w:name w:val="goog-te-combo2"/>
    <w:basedOn w:val="Normal"/>
    <w:uiPriority w:val="99"/>
    <w:rsid w:val="00CE0D29"/>
    <w:pPr>
      <w:pBdr>
        <w:top w:val="single" w:sz="6" w:space="5" w:color="DCDCDC"/>
        <w:left w:val="single" w:sz="6" w:space="5" w:color="DCDCDC"/>
        <w:bottom w:val="single" w:sz="6" w:space="5" w:color="DCDCDC"/>
        <w:right w:val="single" w:sz="6" w:space="5" w:color="DCDCDC"/>
      </w:pBdr>
      <w:shd w:val="clear" w:color="auto" w:fill="F5F5F5"/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24"/>
      <w:szCs w:val="24"/>
      <w:lang w:eastAsia="el-GR"/>
    </w:rPr>
  </w:style>
  <w:style w:type="paragraph" w:customStyle="1" w:styleId="playergsvb2">
    <w:name w:val="player_gsvb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description2">
    <w:name w:val="description2"/>
    <w:basedOn w:val="Normal"/>
    <w:uiPriority w:val="99"/>
    <w:rsid w:val="00CE0D29"/>
    <w:pPr>
      <w:spacing w:after="75" w:line="336" w:lineRule="atLeast"/>
      <w:ind w:left="75" w:right="75"/>
    </w:pPr>
    <w:rPr>
      <w:rFonts w:ascii="Trebuchet MS" w:eastAsia="Times New Roman" w:hAnsi="Trebuchet MS"/>
      <w:caps/>
      <w:color w:val="7799BB"/>
      <w:spacing w:val="48"/>
      <w:sz w:val="19"/>
      <w:szCs w:val="19"/>
      <w:lang w:eastAsia="el-GR"/>
    </w:rPr>
  </w:style>
  <w:style w:type="paragraph" w:customStyle="1" w:styleId="comment-author2">
    <w:name w:val="comment-author2"/>
    <w:basedOn w:val="Normal"/>
    <w:uiPriority w:val="99"/>
    <w:rsid w:val="00CE0D29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body2">
    <w:name w:val="comment-body2"/>
    <w:basedOn w:val="Normal"/>
    <w:uiPriority w:val="99"/>
    <w:rsid w:val="00CE0D29"/>
    <w:pPr>
      <w:spacing w:before="60"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footer2">
    <w:name w:val="comment-footer2"/>
    <w:basedOn w:val="Normal"/>
    <w:uiPriority w:val="99"/>
    <w:rsid w:val="00CE0D29"/>
    <w:pPr>
      <w:spacing w:after="480" w:line="336" w:lineRule="atLeast"/>
    </w:pPr>
    <w:rPr>
      <w:rFonts w:ascii="Times New Roman" w:eastAsia="Times New Roman" w:hAnsi="Times New Roman"/>
      <w:caps/>
      <w:spacing w:val="24"/>
      <w:sz w:val="24"/>
      <w:szCs w:val="24"/>
      <w:lang w:eastAsia="el-GR"/>
    </w:rPr>
  </w:style>
  <w:style w:type="paragraph" w:customStyle="1" w:styleId="widget3">
    <w:name w:val="widget3"/>
    <w:basedOn w:val="Normal"/>
    <w:uiPriority w:val="99"/>
    <w:rsid w:val="00CE0D29"/>
    <w:pPr>
      <w:pBdr>
        <w:bottom w:val="dotted" w:sz="6" w:space="18" w:color="446688"/>
      </w:pBdr>
      <w:spacing w:after="36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widget4">
    <w:name w:val="widget4"/>
    <w:basedOn w:val="Normal"/>
    <w:uiPriority w:val="99"/>
    <w:rsid w:val="00CE0D29"/>
    <w:pPr>
      <w:pBdr>
        <w:bottom w:val="dotted" w:sz="6" w:space="18" w:color="446688"/>
      </w:pBdr>
      <w:spacing w:after="36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2">
    <w:name w:val="blog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vertshim3">
    <w:name w:val="pls-vertshim3"/>
    <w:basedOn w:val="Normal"/>
    <w:uiPriority w:val="99"/>
    <w:rsid w:val="00CE0D29"/>
    <w:pPr>
      <w:shd w:val="clear" w:color="auto" w:fill="F5F5F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vertshim4">
    <w:name w:val="pls-vertshim4"/>
    <w:basedOn w:val="Normal"/>
    <w:uiPriority w:val="99"/>
    <w:rsid w:val="00CE0D29"/>
    <w:pPr>
      <w:shd w:val="clear" w:color="auto" w:fill="FFF3C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dropbr3">
    <w:name w:val="pls-dropbr3"/>
    <w:basedOn w:val="Normal"/>
    <w:uiPriority w:val="99"/>
    <w:rsid w:val="00CE0D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tailbottom2">
    <w:name w:val="pls-tailbottom2"/>
    <w:basedOn w:val="Normal"/>
    <w:uiPriority w:val="99"/>
    <w:rsid w:val="00CE0D29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tailtop2">
    <w:name w:val="pls-tailtop2"/>
    <w:basedOn w:val="Normal"/>
    <w:uiPriority w:val="99"/>
    <w:rsid w:val="00CE0D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tailright2">
    <w:name w:val="pls-tailright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tailleft2">
    <w:name w:val="pls-tailleft2"/>
    <w:basedOn w:val="Normal"/>
    <w:uiPriority w:val="99"/>
    <w:rsid w:val="00CE0D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droptr2">
    <w:name w:val="pls-droptr2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dropbr4">
    <w:name w:val="pls-dropbr4"/>
    <w:basedOn w:val="Normal"/>
    <w:uiPriority w:val="99"/>
    <w:rsid w:val="00CE0D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dropbl2">
    <w:name w:val="pls-dropbl2"/>
    <w:basedOn w:val="Normal"/>
    <w:uiPriority w:val="99"/>
    <w:rsid w:val="00CE0D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character" w:customStyle="1" w:styleId="post-author">
    <w:name w:val="post-author"/>
    <w:basedOn w:val="DefaultParagraphFont"/>
    <w:uiPriority w:val="99"/>
    <w:rsid w:val="00CE0D29"/>
    <w:rPr>
      <w:rFonts w:cs="Times New Roman"/>
    </w:rPr>
  </w:style>
  <w:style w:type="character" w:customStyle="1" w:styleId="fn">
    <w:name w:val="fn"/>
    <w:basedOn w:val="DefaultParagraphFont"/>
    <w:uiPriority w:val="99"/>
    <w:rsid w:val="00CE0D29"/>
    <w:rPr>
      <w:rFonts w:cs="Times New Roman"/>
    </w:rPr>
  </w:style>
  <w:style w:type="character" w:customStyle="1" w:styleId="post-timestamp">
    <w:name w:val="post-timestamp"/>
    <w:basedOn w:val="DefaultParagraphFont"/>
    <w:uiPriority w:val="99"/>
    <w:rsid w:val="00CE0D29"/>
    <w:rPr>
      <w:rFonts w:cs="Times New Roman"/>
    </w:rPr>
  </w:style>
  <w:style w:type="character" w:customStyle="1" w:styleId="post-icons">
    <w:name w:val="post-icons"/>
    <w:basedOn w:val="DefaultParagraphFont"/>
    <w:uiPriority w:val="99"/>
    <w:rsid w:val="00CE0D29"/>
    <w:rPr>
      <w:rFonts w:cs="Times New Roman"/>
    </w:rPr>
  </w:style>
  <w:style w:type="character" w:customStyle="1" w:styleId="item-control1">
    <w:name w:val="item-control1"/>
    <w:basedOn w:val="DefaultParagraphFont"/>
    <w:uiPriority w:val="99"/>
    <w:rsid w:val="00CE0D29"/>
    <w:rPr>
      <w:rFonts w:cs="Times New Roman"/>
      <w:vanish/>
    </w:rPr>
  </w:style>
  <w:style w:type="character" w:customStyle="1" w:styleId="post-labels">
    <w:name w:val="post-labels"/>
    <w:basedOn w:val="DefaultParagraphFont"/>
    <w:uiPriority w:val="99"/>
    <w:rsid w:val="00CE0D29"/>
    <w:rPr>
      <w:rFonts w:cs="Times New Roman"/>
    </w:rPr>
  </w:style>
  <w:style w:type="character" w:customStyle="1" w:styleId="post-location">
    <w:name w:val="post-location"/>
    <w:basedOn w:val="DefaultParagraphFont"/>
    <w:uiPriority w:val="99"/>
    <w:rsid w:val="00CE0D29"/>
    <w:rPr>
      <w:rFonts w:cs="Times New Roman"/>
    </w:rPr>
  </w:style>
  <w:style w:type="character" w:customStyle="1" w:styleId="zippy">
    <w:name w:val="zippy"/>
    <w:basedOn w:val="DefaultParagraphFont"/>
    <w:uiPriority w:val="99"/>
    <w:rsid w:val="00CE0D29"/>
    <w:rPr>
      <w:rFonts w:cs="Times New Roman"/>
    </w:rPr>
  </w:style>
  <w:style w:type="character" w:customStyle="1" w:styleId="post-count">
    <w:name w:val="post-count"/>
    <w:basedOn w:val="DefaultParagraphFont"/>
    <w:uiPriority w:val="99"/>
    <w:rsid w:val="00CE0D29"/>
    <w:rPr>
      <w:rFonts w:cs="Times New Roman"/>
    </w:rPr>
  </w:style>
  <w:style w:type="character" w:customStyle="1" w:styleId="widget-item-control3">
    <w:name w:val="widget-item-control3"/>
    <w:basedOn w:val="DefaultParagraphFont"/>
    <w:uiPriority w:val="99"/>
    <w:rsid w:val="00CE0D2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E0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0D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25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5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25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25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257082">
                                  <w:marLeft w:val="0"/>
                                  <w:marRight w:val="0"/>
                                  <w:marTop w:val="12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18" w:color="446688"/>
                                    <w:right w:val="none" w:sz="0" w:space="0" w:color="auto"/>
                                  </w:divBdr>
                                  <w:divsChild>
                                    <w:div w:id="1942257425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256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6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2257431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257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2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225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5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25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257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225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256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257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2257596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://1.bp.blogspot.com/-NAMdi62bj60/VL6Tv0g4PhI/AAAAAAAAaNc/RZleWmzByEc/s1600/9.+%CE%9D%CE%99%CE%9A%CE%9F%CE%9B%CE%91%CE%9F%CE%A3+%CE%9D%CE%95%CE%9F%CE%A3+%CE%92%CE%9F%CE%A5%CE%9D%CE%95%CE%9D%CE%97%CE%A3+(4).JPG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2.bp.blogspot.com/-yP-KQV3_8O4/VL6T47V_X6I/AAAAAAAAaNk/zc2ilqRRylo/s1600/9.+%CE%9D%CE%99%CE%9A%CE%9F%CE%9B%CE%91%CE%9F%CE%A3+%CE%9D%CE%95%CE%9F%CE%A3+%CE%92%CE%9F%CE%A5%CE%9D%CE%95%CE%9D%CE%97%CE%A3+(6).JP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70</Pages>
  <Words>15342</Words>
  <Characters>-32766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Ιωάννης</dc:creator>
  <cp:keywords/>
  <dc:description/>
  <cp:lastModifiedBy>user</cp:lastModifiedBy>
  <cp:revision>15</cp:revision>
  <dcterms:created xsi:type="dcterms:W3CDTF">2021-05-05T11:19:00Z</dcterms:created>
  <dcterms:modified xsi:type="dcterms:W3CDTF">2021-05-05T12:48:00Z</dcterms:modified>
</cp:coreProperties>
</file>